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61AA6321"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Pr="00466369">
              <w:rPr>
                <w:lang w:val="pl-PL"/>
              </w:rPr>
              <w:t>0.</w:t>
            </w:r>
            <w:r w:rsidR="00867EA2">
              <w:rPr>
                <w:lang w:val="pl-PL"/>
              </w:rPr>
              <w:t>3</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Pr="008F2CB8">
              <w:rPr>
                <w:sz w:val="32"/>
                <w:lang w:val="pl-PL"/>
              </w:rPr>
              <w:t>5</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lastRenderedPageBreak/>
        <w:t>Contents</w:t>
      </w:r>
    </w:p>
    <w:p w14:paraId="36AC4EFD" w14:textId="6FC934ED" w:rsidR="00BC50F1" w:rsidRPr="00BC50F1"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_Toc167376927 \h </w:instrText>
      </w:r>
      <w:r>
        <w:rPr>
          <w:noProof/>
        </w:rPr>
      </w:r>
      <w:r>
        <w:rPr>
          <w:noProof/>
        </w:rPr>
        <w:fldChar w:fldCharType="separate"/>
      </w:r>
      <w:r>
        <w:rPr>
          <w:noProof/>
        </w:rPr>
        <w:t>7</w:t>
      </w:r>
      <w:r>
        <w:rPr>
          <w:noProof/>
        </w:rPr>
        <w:fldChar w:fldCharType="end"/>
      </w:r>
    </w:p>
    <w:p w14:paraId="0B5F17CE" w14:textId="630B923D" w:rsidR="00BC50F1" w:rsidRPr="00BC50F1"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1</w:t>
      </w:r>
      <w:r w:rsidRPr="00BC50F1">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fldLock="1"/>
      </w:r>
      <w:r>
        <w:rPr>
          <w:noProof/>
        </w:rPr>
        <w:instrText xml:space="preserve"> PAGEREF _Toc167376928 \h </w:instrText>
      </w:r>
      <w:r>
        <w:rPr>
          <w:noProof/>
        </w:rPr>
      </w:r>
      <w:r>
        <w:rPr>
          <w:noProof/>
        </w:rPr>
        <w:fldChar w:fldCharType="separate"/>
      </w:r>
      <w:r>
        <w:rPr>
          <w:noProof/>
        </w:rPr>
        <w:t>8</w:t>
      </w:r>
      <w:r>
        <w:rPr>
          <w:noProof/>
        </w:rPr>
        <w:fldChar w:fldCharType="end"/>
      </w:r>
    </w:p>
    <w:p w14:paraId="5A20EFC8" w14:textId="4CC670BA" w:rsidR="00BC50F1" w:rsidRPr="00BC50F1"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2</w:t>
      </w:r>
      <w:r w:rsidRPr="00BC50F1">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fldLock="1"/>
      </w:r>
      <w:r>
        <w:rPr>
          <w:noProof/>
        </w:rPr>
        <w:instrText xml:space="preserve"> PAGEREF _Toc167376929 \h </w:instrText>
      </w:r>
      <w:r>
        <w:rPr>
          <w:noProof/>
        </w:rPr>
      </w:r>
      <w:r>
        <w:rPr>
          <w:noProof/>
        </w:rPr>
        <w:fldChar w:fldCharType="separate"/>
      </w:r>
      <w:r>
        <w:rPr>
          <w:noProof/>
        </w:rPr>
        <w:t>8</w:t>
      </w:r>
      <w:r>
        <w:rPr>
          <w:noProof/>
        </w:rPr>
        <w:fldChar w:fldCharType="end"/>
      </w:r>
    </w:p>
    <w:p w14:paraId="3C9BC378" w14:textId="3BB89D8A" w:rsidR="00BC50F1" w:rsidRPr="00BC50F1"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3</w:t>
      </w:r>
      <w:r w:rsidRPr="00BC50F1">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_Toc167376930 \h </w:instrText>
      </w:r>
      <w:r>
        <w:rPr>
          <w:noProof/>
        </w:rPr>
      </w:r>
      <w:r>
        <w:rPr>
          <w:noProof/>
        </w:rPr>
        <w:fldChar w:fldCharType="separate"/>
      </w:r>
      <w:r>
        <w:rPr>
          <w:noProof/>
        </w:rPr>
        <w:t>9</w:t>
      </w:r>
      <w:r>
        <w:rPr>
          <w:noProof/>
        </w:rPr>
        <w:fldChar w:fldCharType="end"/>
      </w:r>
    </w:p>
    <w:p w14:paraId="3EA69714" w14:textId="1E34984D"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fldLock="1"/>
      </w:r>
      <w:r>
        <w:rPr>
          <w:noProof/>
        </w:rPr>
        <w:instrText xml:space="preserve"> PAGEREF _Toc167376931 \h </w:instrText>
      </w:r>
      <w:r>
        <w:rPr>
          <w:noProof/>
        </w:rPr>
      </w:r>
      <w:r>
        <w:rPr>
          <w:noProof/>
        </w:rPr>
        <w:fldChar w:fldCharType="separate"/>
      </w:r>
      <w:r>
        <w:rPr>
          <w:noProof/>
        </w:rPr>
        <w:t>9</w:t>
      </w:r>
      <w:r>
        <w:rPr>
          <w:noProof/>
        </w:rPr>
        <w:fldChar w:fldCharType="end"/>
      </w:r>
    </w:p>
    <w:p w14:paraId="17FEB4DB" w14:textId="6B1D44BB"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fldLock="1"/>
      </w:r>
      <w:r>
        <w:rPr>
          <w:noProof/>
        </w:rPr>
        <w:instrText xml:space="preserve"> PAGEREF _Toc167376932 \h </w:instrText>
      </w:r>
      <w:r>
        <w:rPr>
          <w:noProof/>
        </w:rPr>
      </w:r>
      <w:r>
        <w:rPr>
          <w:noProof/>
        </w:rPr>
        <w:fldChar w:fldCharType="separate"/>
      </w:r>
      <w:r>
        <w:rPr>
          <w:noProof/>
        </w:rPr>
        <w:t>9</w:t>
      </w:r>
      <w:r>
        <w:rPr>
          <w:noProof/>
        </w:rPr>
        <w:fldChar w:fldCharType="end"/>
      </w:r>
    </w:p>
    <w:p w14:paraId="216D0030" w14:textId="342F5034"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fldLock="1"/>
      </w:r>
      <w:r>
        <w:rPr>
          <w:noProof/>
        </w:rPr>
        <w:instrText xml:space="preserve"> PAGEREF _Toc167376933 \h </w:instrText>
      </w:r>
      <w:r>
        <w:rPr>
          <w:noProof/>
        </w:rPr>
      </w:r>
      <w:r>
        <w:rPr>
          <w:noProof/>
        </w:rPr>
        <w:fldChar w:fldCharType="separate"/>
      </w:r>
      <w:r>
        <w:rPr>
          <w:noProof/>
        </w:rPr>
        <w:t>9</w:t>
      </w:r>
      <w:r>
        <w:rPr>
          <w:noProof/>
        </w:rPr>
        <w:fldChar w:fldCharType="end"/>
      </w:r>
    </w:p>
    <w:p w14:paraId="6DAD07FA" w14:textId="466CF209"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4</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_Toc167376934 \h </w:instrText>
      </w:r>
      <w:r>
        <w:rPr>
          <w:noProof/>
        </w:rPr>
      </w:r>
      <w:r>
        <w:rPr>
          <w:noProof/>
        </w:rPr>
        <w:fldChar w:fldCharType="separate"/>
      </w:r>
      <w:r>
        <w:rPr>
          <w:noProof/>
        </w:rPr>
        <w:t>10</w:t>
      </w:r>
      <w:r>
        <w:rPr>
          <w:noProof/>
        </w:rPr>
        <w:fldChar w:fldCharType="end"/>
      </w:r>
    </w:p>
    <w:p w14:paraId="2217FA28" w14:textId="0F2DCD38"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 of the IVAS Codec Work Item</w:t>
      </w:r>
      <w:r>
        <w:rPr>
          <w:noProof/>
        </w:rPr>
        <w:tab/>
      </w:r>
      <w:r>
        <w:rPr>
          <w:noProof/>
        </w:rPr>
        <w:fldChar w:fldCharType="begin" w:fldLock="1"/>
      </w:r>
      <w:r>
        <w:rPr>
          <w:noProof/>
        </w:rPr>
        <w:instrText xml:space="preserve"> PAGEREF _Toc167376935 \h </w:instrText>
      </w:r>
      <w:r>
        <w:rPr>
          <w:noProof/>
        </w:rPr>
      </w:r>
      <w:r>
        <w:rPr>
          <w:noProof/>
        </w:rPr>
        <w:fldChar w:fldCharType="separate"/>
      </w:r>
      <w:r>
        <w:rPr>
          <w:noProof/>
        </w:rPr>
        <w:t>10</w:t>
      </w:r>
      <w:r>
        <w:rPr>
          <w:noProof/>
        </w:rPr>
        <w:fldChar w:fldCharType="end"/>
      </w:r>
    </w:p>
    <w:p w14:paraId="0CE49F96" w14:textId="3C2E7939"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Presentation of the Following clauses</w:t>
      </w:r>
      <w:r>
        <w:rPr>
          <w:noProof/>
        </w:rPr>
        <w:tab/>
      </w:r>
      <w:r>
        <w:rPr>
          <w:noProof/>
        </w:rPr>
        <w:fldChar w:fldCharType="begin" w:fldLock="1"/>
      </w:r>
      <w:r>
        <w:rPr>
          <w:noProof/>
        </w:rPr>
        <w:instrText xml:space="preserve"> PAGEREF _Toc167376936 \h </w:instrText>
      </w:r>
      <w:r>
        <w:rPr>
          <w:noProof/>
        </w:rPr>
      </w:r>
      <w:r>
        <w:rPr>
          <w:noProof/>
        </w:rPr>
        <w:fldChar w:fldCharType="separate"/>
      </w:r>
      <w:r>
        <w:rPr>
          <w:noProof/>
        </w:rPr>
        <w:t>13</w:t>
      </w:r>
      <w:r>
        <w:rPr>
          <w:noProof/>
        </w:rPr>
        <w:fldChar w:fldCharType="end"/>
      </w:r>
    </w:p>
    <w:p w14:paraId="39CAE2CF" w14:textId="62107585"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5</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Terms of Reference</w:t>
      </w:r>
      <w:r>
        <w:rPr>
          <w:noProof/>
        </w:rPr>
        <w:tab/>
      </w:r>
      <w:r>
        <w:rPr>
          <w:noProof/>
        </w:rPr>
        <w:fldChar w:fldCharType="begin" w:fldLock="1"/>
      </w:r>
      <w:r>
        <w:rPr>
          <w:noProof/>
        </w:rPr>
        <w:instrText xml:space="preserve"> PAGEREF _Toc167376937 \h </w:instrText>
      </w:r>
      <w:r>
        <w:rPr>
          <w:noProof/>
        </w:rPr>
      </w:r>
      <w:r>
        <w:rPr>
          <w:noProof/>
        </w:rPr>
        <w:fldChar w:fldCharType="separate"/>
      </w:r>
      <w:r>
        <w:rPr>
          <w:noProof/>
        </w:rPr>
        <w:t>13</w:t>
      </w:r>
      <w:r>
        <w:rPr>
          <w:noProof/>
        </w:rPr>
        <w:fldChar w:fldCharType="end"/>
      </w:r>
    </w:p>
    <w:p w14:paraId="376BE436" w14:textId="2A53F4EB"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Process</w:t>
      </w:r>
      <w:r>
        <w:rPr>
          <w:noProof/>
        </w:rPr>
        <w:tab/>
      </w:r>
      <w:r>
        <w:rPr>
          <w:noProof/>
        </w:rPr>
        <w:fldChar w:fldCharType="begin" w:fldLock="1"/>
      </w:r>
      <w:r>
        <w:rPr>
          <w:noProof/>
        </w:rPr>
        <w:instrText xml:space="preserve"> PAGEREF _Toc167376938 \h </w:instrText>
      </w:r>
      <w:r>
        <w:rPr>
          <w:noProof/>
        </w:rPr>
      </w:r>
      <w:r>
        <w:rPr>
          <w:noProof/>
        </w:rPr>
        <w:fldChar w:fldCharType="separate"/>
      </w:r>
      <w:r>
        <w:rPr>
          <w:noProof/>
        </w:rPr>
        <w:t>15</w:t>
      </w:r>
      <w:r>
        <w:rPr>
          <w:noProof/>
        </w:rPr>
        <w:fldChar w:fldCharType="end"/>
      </w:r>
    </w:p>
    <w:p w14:paraId="411EAA42" w14:textId="32CB6B6B"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_Toc167376939 \h </w:instrText>
      </w:r>
      <w:r>
        <w:rPr>
          <w:noProof/>
        </w:rPr>
      </w:r>
      <w:r>
        <w:rPr>
          <w:noProof/>
        </w:rPr>
        <w:fldChar w:fldCharType="separate"/>
      </w:r>
      <w:r>
        <w:rPr>
          <w:noProof/>
        </w:rPr>
        <w:t>16</w:t>
      </w:r>
      <w:r>
        <w:rPr>
          <w:noProof/>
        </w:rPr>
        <w:fldChar w:fldCharType="end"/>
      </w:r>
    </w:p>
    <w:p w14:paraId="50767A1F" w14:textId="31A98AF1"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Selection Phase Testing</w:t>
      </w:r>
      <w:r>
        <w:rPr>
          <w:noProof/>
        </w:rPr>
        <w:tab/>
      </w:r>
      <w:r>
        <w:rPr>
          <w:noProof/>
        </w:rPr>
        <w:fldChar w:fldCharType="begin" w:fldLock="1"/>
      </w:r>
      <w:r>
        <w:rPr>
          <w:noProof/>
        </w:rPr>
        <w:instrText xml:space="preserve"> PAGEREF _Toc167376940 \h </w:instrText>
      </w:r>
      <w:r>
        <w:rPr>
          <w:noProof/>
        </w:rPr>
      </w:r>
      <w:r>
        <w:rPr>
          <w:noProof/>
        </w:rPr>
        <w:fldChar w:fldCharType="separate"/>
      </w:r>
      <w:r>
        <w:rPr>
          <w:noProof/>
        </w:rPr>
        <w:t>16</w:t>
      </w:r>
      <w:r>
        <w:rPr>
          <w:noProof/>
        </w:rPr>
        <w:fldChar w:fldCharType="end"/>
      </w:r>
    </w:p>
    <w:p w14:paraId="6C37D06D" w14:textId="01F2A434"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7.1.1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 methodology</w:t>
      </w:r>
      <w:r>
        <w:rPr>
          <w:noProof/>
        </w:rPr>
        <w:tab/>
      </w:r>
      <w:r>
        <w:rPr>
          <w:noProof/>
        </w:rPr>
        <w:fldChar w:fldCharType="begin" w:fldLock="1"/>
      </w:r>
      <w:r>
        <w:rPr>
          <w:noProof/>
        </w:rPr>
        <w:instrText xml:space="preserve"> PAGEREF _Toc167376941 \h </w:instrText>
      </w:r>
      <w:r>
        <w:rPr>
          <w:noProof/>
        </w:rPr>
      </w:r>
      <w:r>
        <w:rPr>
          <w:noProof/>
        </w:rPr>
        <w:fldChar w:fldCharType="separate"/>
      </w:r>
      <w:r>
        <w:rPr>
          <w:noProof/>
        </w:rPr>
        <w:t>16</w:t>
      </w:r>
      <w:r>
        <w:rPr>
          <w:noProof/>
        </w:rPr>
        <w:fldChar w:fldCharType="end"/>
      </w:r>
    </w:p>
    <w:p w14:paraId="3443C548" w14:textId="49E0C3B1"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_Toc167376942 \h </w:instrText>
      </w:r>
      <w:r>
        <w:rPr>
          <w:noProof/>
        </w:rPr>
      </w:r>
      <w:r>
        <w:rPr>
          <w:noProof/>
        </w:rPr>
        <w:fldChar w:fldCharType="separate"/>
      </w:r>
      <w:r>
        <w:rPr>
          <w:noProof/>
        </w:rPr>
        <w:t>16</w:t>
      </w:r>
      <w:r>
        <w:rPr>
          <w:noProof/>
        </w:rPr>
        <w:fldChar w:fldCharType="end"/>
      </w:r>
    </w:p>
    <w:p w14:paraId="26F43359" w14:textId="7D1A249C"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w:t>
      </w:r>
      <w:r>
        <w:rPr>
          <w:noProof/>
        </w:rPr>
        <w:tab/>
      </w:r>
      <w:r>
        <w:rPr>
          <w:noProof/>
        </w:rPr>
        <w:fldChar w:fldCharType="begin" w:fldLock="1"/>
      </w:r>
      <w:r>
        <w:rPr>
          <w:noProof/>
        </w:rPr>
        <w:instrText xml:space="preserve"> PAGEREF _Toc167376943 \h </w:instrText>
      </w:r>
      <w:r>
        <w:rPr>
          <w:noProof/>
        </w:rPr>
      </w:r>
      <w:r>
        <w:rPr>
          <w:noProof/>
        </w:rPr>
        <w:fldChar w:fldCharType="separate"/>
      </w:r>
      <w:r>
        <w:rPr>
          <w:noProof/>
        </w:rPr>
        <w:t>16</w:t>
      </w:r>
      <w:r>
        <w:rPr>
          <w:noProof/>
        </w:rPr>
        <w:fldChar w:fldCharType="end"/>
      </w:r>
    </w:p>
    <w:p w14:paraId="0162AF28" w14:textId="47B6433B"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lang w:eastAsia="fr-CA"/>
        </w:rPr>
        <w:t>7.1.1.3</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fr-CA"/>
        </w:rPr>
        <w:t>BS.1534</w:t>
      </w:r>
      <w:r>
        <w:rPr>
          <w:noProof/>
        </w:rPr>
        <w:tab/>
      </w:r>
      <w:r>
        <w:rPr>
          <w:noProof/>
        </w:rPr>
        <w:fldChar w:fldCharType="begin" w:fldLock="1"/>
      </w:r>
      <w:r>
        <w:rPr>
          <w:noProof/>
        </w:rPr>
        <w:instrText xml:space="preserve"> PAGEREF _Toc167376944 \h </w:instrText>
      </w:r>
      <w:r>
        <w:rPr>
          <w:noProof/>
        </w:rPr>
      </w:r>
      <w:r>
        <w:rPr>
          <w:noProof/>
        </w:rPr>
        <w:fldChar w:fldCharType="separate"/>
      </w:r>
      <w:r>
        <w:rPr>
          <w:noProof/>
        </w:rPr>
        <w:t>16</w:t>
      </w:r>
      <w:r>
        <w:rPr>
          <w:noProof/>
        </w:rPr>
        <w:fldChar w:fldCharType="end"/>
      </w:r>
    </w:p>
    <w:p w14:paraId="41E6527F" w14:textId="334A4201"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sidRPr="00C04264">
        <w:rPr>
          <w:noProof/>
          <w:lang w:val="en-US"/>
        </w:rPr>
        <w:t>7.1.2</w:t>
      </w:r>
      <w:r w:rsidRPr="00C04264">
        <w:rPr>
          <w:rFonts w:asciiTheme="minorHAnsi" w:eastAsiaTheme="minorEastAsia" w:hAnsiTheme="minorHAnsi" w:cstheme="minorBidi"/>
          <w:noProof/>
          <w:kern w:val="2"/>
          <w:sz w:val="24"/>
          <w:szCs w:val="24"/>
          <w:lang w:val="en-US" w:eastAsia="zh-CN"/>
          <w14:ligatures w14:val="standardContextual"/>
        </w:rPr>
        <w:tab/>
      </w:r>
      <w:r w:rsidRPr="00C04264">
        <w:rPr>
          <w:noProof/>
          <w:lang w:val="en-US"/>
        </w:rPr>
        <w:t>Opinion Scales</w:t>
      </w:r>
      <w:r>
        <w:rPr>
          <w:noProof/>
        </w:rPr>
        <w:tab/>
      </w:r>
      <w:r>
        <w:rPr>
          <w:noProof/>
        </w:rPr>
        <w:fldChar w:fldCharType="begin" w:fldLock="1"/>
      </w:r>
      <w:r>
        <w:rPr>
          <w:noProof/>
        </w:rPr>
        <w:instrText xml:space="preserve"> PAGEREF _Toc167376945 \h </w:instrText>
      </w:r>
      <w:r>
        <w:rPr>
          <w:noProof/>
        </w:rPr>
      </w:r>
      <w:r>
        <w:rPr>
          <w:noProof/>
        </w:rPr>
        <w:fldChar w:fldCharType="separate"/>
      </w:r>
      <w:r>
        <w:rPr>
          <w:noProof/>
        </w:rPr>
        <w:t>17</w:t>
      </w:r>
      <w:r>
        <w:rPr>
          <w:noProof/>
        </w:rPr>
        <w:fldChar w:fldCharType="end"/>
      </w:r>
    </w:p>
    <w:p w14:paraId="3BF7981F" w14:textId="3B4AB783" w:rsidR="00BC50F1" w:rsidRPr="00C04264" w:rsidRDefault="00BC50F1">
      <w:pPr>
        <w:pStyle w:val="Verzeichnis4"/>
        <w:rPr>
          <w:rFonts w:asciiTheme="minorHAnsi" w:eastAsiaTheme="minorEastAsia" w:hAnsiTheme="minorHAnsi" w:cstheme="minorBidi"/>
          <w:noProof/>
          <w:kern w:val="2"/>
          <w:sz w:val="24"/>
          <w:szCs w:val="24"/>
          <w:lang w:val="fr-FR" w:eastAsia="zh-CN"/>
          <w14:ligatures w14:val="standardContextual"/>
        </w:rPr>
      </w:pPr>
      <w:r w:rsidRPr="00426DD4">
        <w:rPr>
          <w:noProof/>
          <w:lang w:val="fr-FR"/>
        </w:rPr>
        <w:t>7.1.2.1</w:t>
      </w:r>
      <w:r w:rsidRPr="00C04264">
        <w:rPr>
          <w:rFonts w:asciiTheme="minorHAnsi" w:eastAsiaTheme="minorEastAsia" w:hAnsiTheme="minorHAnsi" w:cstheme="minorBidi"/>
          <w:noProof/>
          <w:kern w:val="2"/>
          <w:sz w:val="24"/>
          <w:szCs w:val="24"/>
          <w:lang w:val="fr-FR" w:eastAsia="zh-CN"/>
          <w14:ligatures w14:val="standardContextual"/>
        </w:rPr>
        <w:tab/>
      </w:r>
      <w:r w:rsidRPr="00426DD4">
        <w:rPr>
          <w:noProof/>
          <w:lang w:val="fr-FR"/>
        </w:rPr>
        <w:t>ITU-T P.800 DCR</w:t>
      </w:r>
      <w:r w:rsidRPr="00C04264">
        <w:rPr>
          <w:noProof/>
          <w:lang w:val="fr-FR"/>
        </w:rPr>
        <w:tab/>
      </w:r>
      <w:r>
        <w:rPr>
          <w:noProof/>
        </w:rPr>
        <w:fldChar w:fldCharType="begin" w:fldLock="1"/>
      </w:r>
      <w:r w:rsidRPr="00C04264">
        <w:rPr>
          <w:noProof/>
          <w:lang w:val="fr-FR"/>
        </w:rPr>
        <w:instrText xml:space="preserve"> PAGEREF _Toc167376946 \h </w:instrText>
      </w:r>
      <w:r>
        <w:rPr>
          <w:noProof/>
        </w:rPr>
      </w:r>
      <w:r>
        <w:rPr>
          <w:noProof/>
        </w:rPr>
        <w:fldChar w:fldCharType="separate"/>
      </w:r>
      <w:r w:rsidRPr="00C04264">
        <w:rPr>
          <w:noProof/>
          <w:lang w:val="fr-FR"/>
        </w:rPr>
        <w:t>17</w:t>
      </w:r>
      <w:r>
        <w:rPr>
          <w:noProof/>
        </w:rPr>
        <w:fldChar w:fldCharType="end"/>
      </w:r>
    </w:p>
    <w:p w14:paraId="2493B53B" w14:textId="629F8D3F" w:rsidR="00BC50F1" w:rsidRPr="00C04264" w:rsidRDefault="00BC50F1">
      <w:pPr>
        <w:pStyle w:val="Verzeichnis4"/>
        <w:rPr>
          <w:rFonts w:asciiTheme="minorHAnsi" w:eastAsiaTheme="minorEastAsia" w:hAnsiTheme="minorHAnsi" w:cstheme="minorBidi"/>
          <w:noProof/>
          <w:kern w:val="2"/>
          <w:sz w:val="24"/>
          <w:szCs w:val="24"/>
          <w:lang w:val="fr-FR" w:eastAsia="zh-CN"/>
          <w14:ligatures w14:val="standardContextual"/>
        </w:rPr>
      </w:pPr>
      <w:r w:rsidRPr="00C04264">
        <w:rPr>
          <w:noProof/>
          <w:lang w:val="fr-FR"/>
        </w:rPr>
        <w:t>7.1.2.2</w:t>
      </w:r>
      <w:r w:rsidRPr="00C04264">
        <w:rPr>
          <w:rFonts w:asciiTheme="minorHAnsi" w:eastAsiaTheme="minorEastAsia" w:hAnsiTheme="minorHAnsi" w:cstheme="minorBidi"/>
          <w:noProof/>
          <w:kern w:val="2"/>
          <w:sz w:val="24"/>
          <w:szCs w:val="24"/>
          <w:lang w:val="fr-FR" w:eastAsia="zh-CN"/>
          <w14:ligatures w14:val="standardContextual"/>
        </w:rPr>
        <w:tab/>
      </w:r>
      <w:r w:rsidRPr="00C04264">
        <w:rPr>
          <w:noProof/>
          <w:lang w:val="fr-FR"/>
        </w:rPr>
        <w:t>ITU-R BS.1534</w:t>
      </w:r>
      <w:r w:rsidRPr="00C04264">
        <w:rPr>
          <w:noProof/>
          <w:lang w:val="fr-FR"/>
        </w:rPr>
        <w:tab/>
      </w:r>
      <w:r>
        <w:rPr>
          <w:noProof/>
        </w:rPr>
        <w:fldChar w:fldCharType="begin" w:fldLock="1"/>
      </w:r>
      <w:r w:rsidRPr="00C04264">
        <w:rPr>
          <w:noProof/>
          <w:lang w:val="fr-FR"/>
        </w:rPr>
        <w:instrText xml:space="preserve"> PAGEREF _Toc167376947 \h </w:instrText>
      </w:r>
      <w:r>
        <w:rPr>
          <w:noProof/>
        </w:rPr>
      </w:r>
      <w:r>
        <w:rPr>
          <w:noProof/>
        </w:rPr>
        <w:fldChar w:fldCharType="separate"/>
      </w:r>
      <w:r w:rsidRPr="00C04264">
        <w:rPr>
          <w:noProof/>
          <w:lang w:val="fr-FR"/>
        </w:rPr>
        <w:t>18</w:t>
      </w:r>
      <w:r>
        <w:rPr>
          <w:noProof/>
        </w:rPr>
        <w:fldChar w:fldCharType="end"/>
      </w:r>
    </w:p>
    <w:p w14:paraId="519C5559" w14:textId="78B90CF5"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7.1.3</w:t>
      </w:r>
      <w:r w:rsidRPr="00C04264">
        <w:rPr>
          <w:rFonts w:asciiTheme="minorHAnsi" w:eastAsiaTheme="minorEastAsia" w:hAnsiTheme="minorHAnsi" w:cstheme="minorBidi"/>
          <w:noProof/>
          <w:kern w:val="2"/>
          <w:sz w:val="24"/>
          <w:szCs w:val="24"/>
          <w:lang w:val="en-US" w:eastAsia="zh-CN"/>
          <w14:ligatures w14:val="standardContextual"/>
        </w:rPr>
        <w:tab/>
      </w:r>
      <w:r>
        <w:rPr>
          <w:noProof/>
        </w:rPr>
        <w:t>Material</w:t>
      </w:r>
      <w:r>
        <w:rPr>
          <w:noProof/>
        </w:rPr>
        <w:tab/>
      </w:r>
      <w:r>
        <w:rPr>
          <w:noProof/>
        </w:rPr>
        <w:fldChar w:fldCharType="begin" w:fldLock="1"/>
      </w:r>
      <w:r>
        <w:rPr>
          <w:noProof/>
        </w:rPr>
        <w:instrText xml:space="preserve"> PAGEREF _Toc167376948 \h </w:instrText>
      </w:r>
      <w:r>
        <w:rPr>
          <w:noProof/>
        </w:rPr>
      </w:r>
      <w:r>
        <w:rPr>
          <w:noProof/>
        </w:rPr>
        <w:fldChar w:fldCharType="separate"/>
      </w:r>
      <w:r>
        <w:rPr>
          <w:noProof/>
        </w:rPr>
        <w:t>18</w:t>
      </w:r>
      <w:r>
        <w:rPr>
          <w:noProof/>
        </w:rPr>
        <w:fldChar w:fldCharType="end"/>
      </w:r>
    </w:p>
    <w:p w14:paraId="75832B05" w14:textId="239C0A6B"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_Toc167376949 \h </w:instrText>
      </w:r>
      <w:r>
        <w:rPr>
          <w:noProof/>
        </w:rPr>
      </w:r>
      <w:r>
        <w:rPr>
          <w:noProof/>
        </w:rPr>
        <w:fldChar w:fldCharType="separate"/>
      </w:r>
      <w:r>
        <w:rPr>
          <w:noProof/>
        </w:rPr>
        <w:t>18</w:t>
      </w:r>
      <w:r>
        <w:rPr>
          <w:noProof/>
        </w:rPr>
        <w:fldChar w:fldCharType="end"/>
      </w:r>
    </w:p>
    <w:p w14:paraId="44164A0A" w14:textId="630ED921"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Speech Material for P.800 testing</w:t>
      </w:r>
      <w:r>
        <w:rPr>
          <w:noProof/>
        </w:rPr>
        <w:tab/>
      </w:r>
      <w:r>
        <w:rPr>
          <w:noProof/>
        </w:rPr>
        <w:fldChar w:fldCharType="begin" w:fldLock="1"/>
      </w:r>
      <w:r>
        <w:rPr>
          <w:noProof/>
        </w:rPr>
        <w:instrText xml:space="preserve"> PAGEREF _Toc167376950 \h </w:instrText>
      </w:r>
      <w:r>
        <w:rPr>
          <w:noProof/>
        </w:rPr>
      </w:r>
      <w:r>
        <w:rPr>
          <w:noProof/>
        </w:rPr>
        <w:fldChar w:fldCharType="separate"/>
      </w:r>
      <w:r>
        <w:rPr>
          <w:noProof/>
        </w:rPr>
        <w:t>19</w:t>
      </w:r>
      <w:r>
        <w:rPr>
          <w:noProof/>
        </w:rPr>
        <w:fldChar w:fldCharType="end"/>
      </w:r>
    </w:p>
    <w:p w14:paraId="262338C7" w14:textId="1415AB16"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Background Material</w:t>
      </w:r>
      <w:r>
        <w:rPr>
          <w:noProof/>
        </w:rPr>
        <w:tab/>
      </w:r>
      <w:r>
        <w:rPr>
          <w:noProof/>
        </w:rPr>
        <w:fldChar w:fldCharType="begin" w:fldLock="1"/>
      </w:r>
      <w:r>
        <w:rPr>
          <w:noProof/>
        </w:rPr>
        <w:instrText xml:space="preserve"> PAGEREF _Toc167376951 \h </w:instrText>
      </w:r>
      <w:r>
        <w:rPr>
          <w:noProof/>
        </w:rPr>
      </w:r>
      <w:r>
        <w:rPr>
          <w:noProof/>
        </w:rPr>
        <w:fldChar w:fldCharType="separate"/>
      </w:r>
      <w:r>
        <w:rPr>
          <w:noProof/>
        </w:rPr>
        <w:t>19</w:t>
      </w:r>
      <w:r>
        <w:rPr>
          <w:noProof/>
        </w:rPr>
        <w:fldChar w:fldCharType="end"/>
      </w:r>
    </w:p>
    <w:p w14:paraId="3045E749" w14:textId="031DCECC"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_Toc167376952 \h </w:instrText>
      </w:r>
      <w:r>
        <w:rPr>
          <w:noProof/>
        </w:rPr>
      </w:r>
      <w:r>
        <w:rPr>
          <w:noProof/>
        </w:rPr>
        <w:fldChar w:fldCharType="separate"/>
      </w:r>
      <w:r>
        <w:rPr>
          <w:noProof/>
        </w:rPr>
        <w:t>19</w:t>
      </w:r>
      <w:r>
        <w:rPr>
          <w:noProof/>
        </w:rPr>
        <w:fldChar w:fldCharType="end"/>
      </w:r>
    </w:p>
    <w:p w14:paraId="04C6AFD1" w14:textId="6BA76A1C"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7.1.3.5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_Toc167376953 \h </w:instrText>
      </w:r>
      <w:r>
        <w:rPr>
          <w:noProof/>
        </w:rPr>
      </w:r>
      <w:r>
        <w:rPr>
          <w:noProof/>
        </w:rPr>
        <w:fldChar w:fldCharType="separate"/>
      </w:r>
      <w:r>
        <w:rPr>
          <w:noProof/>
        </w:rPr>
        <w:t>19</w:t>
      </w:r>
      <w:r>
        <w:rPr>
          <w:noProof/>
        </w:rPr>
        <w:fldChar w:fldCharType="end"/>
      </w:r>
    </w:p>
    <w:p w14:paraId="5553A5AA" w14:textId="562F2FA5" w:rsidR="00BC50F1" w:rsidRPr="00C04264" w:rsidRDefault="00BC50F1">
      <w:pPr>
        <w:pStyle w:val="Verzeichnis5"/>
        <w:rPr>
          <w:rFonts w:asciiTheme="minorHAnsi" w:eastAsiaTheme="minorEastAsia" w:hAnsiTheme="minorHAnsi" w:cstheme="minorBidi"/>
          <w:noProof/>
          <w:kern w:val="2"/>
          <w:sz w:val="24"/>
          <w:szCs w:val="24"/>
          <w:lang w:val="en-US" w:eastAsia="zh-CN"/>
          <w14:ligatures w14:val="standardContextual"/>
        </w:rPr>
      </w:pPr>
      <w:r>
        <w:rPr>
          <w:noProof/>
        </w:rPr>
        <w:t>7.1.3.5.1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Steps of Critical Test Item Selection</w:t>
      </w:r>
      <w:r>
        <w:rPr>
          <w:noProof/>
        </w:rPr>
        <w:tab/>
      </w:r>
      <w:r>
        <w:rPr>
          <w:noProof/>
        </w:rPr>
        <w:fldChar w:fldCharType="begin" w:fldLock="1"/>
      </w:r>
      <w:r>
        <w:rPr>
          <w:noProof/>
        </w:rPr>
        <w:instrText xml:space="preserve"> PAGEREF _Toc167376954 \h </w:instrText>
      </w:r>
      <w:r>
        <w:rPr>
          <w:noProof/>
        </w:rPr>
      </w:r>
      <w:r>
        <w:rPr>
          <w:noProof/>
        </w:rPr>
        <w:fldChar w:fldCharType="separate"/>
      </w:r>
      <w:r>
        <w:rPr>
          <w:noProof/>
        </w:rPr>
        <w:t>19</w:t>
      </w:r>
      <w:r>
        <w:rPr>
          <w:noProof/>
        </w:rPr>
        <w:fldChar w:fldCharType="end"/>
      </w:r>
    </w:p>
    <w:p w14:paraId="05074234" w14:textId="23E72CB0" w:rsidR="00BC50F1" w:rsidRPr="00C04264" w:rsidRDefault="00BC50F1">
      <w:pPr>
        <w:pStyle w:val="Verzeichnis5"/>
        <w:rPr>
          <w:rFonts w:asciiTheme="minorHAnsi" w:eastAsiaTheme="minorEastAsia" w:hAnsiTheme="minorHAnsi" w:cstheme="minorBidi"/>
          <w:noProof/>
          <w:kern w:val="2"/>
          <w:sz w:val="24"/>
          <w:szCs w:val="24"/>
          <w:lang w:val="en-US" w:eastAsia="zh-CN"/>
          <w14:ligatures w14:val="standardContextual"/>
        </w:rPr>
      </w:pPr>
      <w:r>
        <w:rPr>
          <w:noProof/>
        </w:rPr>
        <w:t>7.1.3.5.2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Material</w:t>
      </w:r>
      <w:r>
        <w:rPr>
          <w:noProof/>
        </w:rPr>
        <w:tab/>
      </w:r>
      <w:r>
        <w:rPr>
          <w:noProof/>
        </w:rPr>
        <w:fldChar w:fldCharType="begin" w:fldLock="1"/>
      </w:r>
      <w:r>
        <w:rPr>
          <w:noProof/>
        </w:rPr>
        <w:instrText xml:space="preserve"> PAGEREF _Toc167376955 \h </w:instrText>
      </w:r>
      <w:r>
        <w:rPr>
          <w:noProof/>
        </w:rPr>
      </w:r>
      <w:r>
        <w:rPr>
          <w:noProof/>
        </w:rPr>
        <w:fldChar w:fldCharType="separate"/>
      </w:r>
      <w:r>
        <w:rPr>
          <w:noProof/>
        </w:rPr>
        <w:t>20</w:t>
      </w:r>
      <w:r>
        <w:rPr>
          <w:noProof/>
        </w:rPr>
        <w:fldChar w:fldCharType="end"/>
      </w:r>
    </w:p>
    <w:p w14:paraId="02837765" w14:textId="6D8C0AE9" w:rsidR="00BC50F1" w:rsidRPr="00C04264" w:rsidRDefault="00BC50F1">
      <w:pPr>
        <w:pStyle w:val="Verzeichnis5"/>
        <w:rPr>
          <w:rFonts w:asciiTheme="minorHAnsi" w:eastAsiaTheme="minorEastAsia" w:hAnsiTheme="minorHAnsi" w:cstheme="minorBidi"/>
          <w:noProof/>
          <w:kern w:val="2"/>
          <w:sz w:val="24"/>
          <w:szCs w:val="24"/>
          <w:lang w:val="en-US" w:eastAsia="zh-CN"/>
          <w14:ligatures w14:val="standardContextual"/>
        </w:rPr>
      </w:pPr>
      <w:r>
        <w:rPr>
          <w:noProof/>
        </w:rPr>
        <w:t>7.1.3.5.3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Training material</w:t>
      </w:r>
      <w:r>
        <w:rPr>
          <w:noProof/>
        </w:rPr>
        <w:tab/>
      </w:r>
      <w:r>
        <w:rPr>
          <w:noProof/>
        </w:rPr>
        <w:fldChar w:fldCharType="begin" w:fldLock="1"/>
      </w:r>
      <w:r>
        <w:rPr>
          <w:noProof/>
        </w:rPr>
        <w:instrText xml:space="preserve"> PAGEREF _Toc167376956 \h </w:instrText>
      </w:r>
      <w:r>
        <w:rPr>
          <w:noProof/>
        </w:rPr>
      </w:r>
      <w:r>
        <w:rPr>
          <w:noProof/>
        </w:rPr>
        <w:fldChar w:fldCharType="separate"/>
      </w:r>
      <w:r>
        <w:rPr>
          <w:noProof/>
        </w:rPr>
        <w:t>20</w:t>
      </w:r>
      <w:r>
        <w:rPr>
          <w:noProof/>
        </w:rPr>
        <w:fldChar w:fldCharType="end"/>
      </w:r>
    </w:p>
    <w:p w14:paraId="08882181" w14:textId="7953DD7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7.1.4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_Toc167376957 \h </w:instrText>
      </w:r>
      <w:r>
        <w:rPr>
          <w:noProof/>
        </w:rPr>
      </w:r>
      <w:r>
        <w:rPr>
          <w:noProof/>
        </w:rPr>
        <w:fldChar w:fldCharType="separate"/>
      </w:r>
      <w:r>
        <w:rPr>
          <w:noProof/>
        </w:rPr>
        <w:t>21</w:t>
      </w:r>
      <w:r>
        <w:rPr>
          <w:noProof/>
        </w:rPr>
        <w:fldChar w:fldCharType="end"/>
      </w:r>
    </w:p>
    <w:p w14:paraId="697A141A" w14:textId="3E1FA281"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7.1.5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_Toc167376958 \h </w:instrText>
      </w:r>
      <w:r>
        <w:rPr>
          <w:noProof/>
        </w:rPr>
      </w:r>
      <w:r>
        <w:rPr>
          <w:noProof/>
        </w:rPr>
        <w:fldChar w:fldCharType="separate"/>
      </w:r>
      <w:r>
        <w:rPr>
          <w:noProof/>
        </w:rPr>
        <w:t>21</w:t>
      </w:r>
      <w:r>
        <w:rPr>
          <w:noProof/>
        </w:rPr>
        <w:fldChar w:fldCharType="end"/>
      </w:r>
    </w:p>
    <w:p w14:paraId="0B6209CC" w14:textId="4D5371D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7.1.6</w:t>
      </w:r>
      <w:r w:rsidRPr="00C04264">
        <w:rPr>
          <w:rFonts w:asciiTheme="minorHAnsi" w:eastAsiaTheme="minorEastAsia" w:hAnsiTheme="minorHAnsi" w:cstheme="minorBidi"/>
          <w:noProof/>
          <w:kern w:val="2"/>
          <w:sz w:val="24"/>
          <w:szCs w:val="24"/>
          <w:lang w:val="en-US" w:eastAsia="zh-CN"/>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_Toc167376959 \h </w:instrText>
      </w:r>
      <w:r>
        <w:rPr>
          <w:noProof/>
        </w:rPr>
      </w:r>
      <w:r>
        <w:rPr>
          <w:noProof/>
        </w:rPr>
        <w:fldChar w:fldCharType="separate"/>
      </w:r>
      <w:r>
        <w:rPr>
          <w:noProof/>
        </w:rPr>
        <w:t>21</w:t>
      </w:r>
      <w:r>
        <w:rPr>
          <w:noProof/>
        </w:rPr>
        <w:fldChar w:fldCharType="end"/>
      </w:r>
    </w:p>
    <w:p w14:paraId="4B1E91EE" w14:textId="5469E52C"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8</w:t>
      </w:r>
      <w:r w:rsidRPr="00C04264">
        <w:rPr>
          <w:rFonts w:asciiTheme="minorHAnsi" w:eastAsiaTheme="minorEastAsia" w:hAnsiTheme="minorHAnsi" w:cstheme="minorBidi"/>
          <w:noProof/>
          <w:kern w:val="2"/>
          <w:sz w:val="24"/>
          <w:szCs w:val="24"/>
          <w:lang w:val="en-US" w:eastAsia="zh-CN"/>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_Toc167376960 \h </w:instrText>
      </w:r>
      <w:r>
        <w:rPr>
          <w:noProof/>
        </w:rPr>
      </w:r>
      <w:r>
        <w:rPr>
          <w:noProof/>
        </w:rPr>
        <w:fldChar w:fldCharType="separate"/>
      </w:r>
      <w:r>
        <w:rPr>
          <w:noProof/>
        </w:rPr>
        <w:t>24</w:t>
      </w:r>
      <w:r>
        <w:rPr>
          <w:noProof/>
        </w:rPr>
        <w:fldChar w:fldCharType="end"/>
      </w:r>
    </w:p>
    <w:p w14:paraId="6ED1217D" w14:textId="1C822A73"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P.800 Testing</w:t>
      </w:r>
      <w:r>
        <w:rPr>
          <w:noProof/>
        </w:rPr>
        <w:tab/>
      </w:r>
      <w:r>
        <w:rPr>
          <w:noProof/>
        </w:rPr>
        <w:fldChar w:fldCharType="begin" w:fldLock="1"/>
      </w:r>
      <w:r>
        <w:rPr>
          <w:noProof/>
        </w:rPr>
        <w:instrText xml:space="preserve"> PAGEREF _Toc167376961 \h </w:instrText>
      </w:r>
      <w:r>
        <w:rPr>
          <w:noProof/>
        </w:rPr>
      </w:r>
      <w:r>
        <w:rPr>
          <w:noProof/>
        </w:rPr>
        <w:fldChar w:fldCharType="separate"/>
      </w:r>
      <w:r>
        <w:rPr>
          <w:noProof/>
        </w:rPr>
        <w:t>24</w:t>
      </w:r>
      <w:r>
        <w:rPr>
          <w:noProof/>
        </w:rPr>
        <w:fldChar w:fldCharType="end"/>
      </w:r>
    </w:p>
    <w:p w14:paraId="67FEA3EE" w14:textId="1EA68AD6"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BS.1534 Testing</w:t>
      </w:r>
      <w:r>
        <w:rPr>
          <w:noProof/>
        </w:rPr>
        <w:tab/>
      </w:r>
      <w:r>
        <w:rPr>
          <w:noProof/>
        </w:rPr>
        <w:fldChar w:fldCharType="begin" w:fldLock="1"/>
      </w:r>
      <w:r>
        <w:rPr>
          <w:noProof/>
        </w:rPr>
        <w:instrText xml:space="preserve"> PAGEREF _Toc167376962 \h </w:instrText>
      </w:r>
      <w:r>
        <w:rPr>
          <w:noProof/>
        </w:rPr>
      </w:r>
      <w:r>
        <w:rPr>
          <w:noProof/>
        </w:rPr>
        <w:fldChar w:fldCharType="separate"/>
      </w:r>
      <w:r>
        <w:rPr>
          <w:noProof/>
        </w:rPr>
        <w:t>24</w:t>
      </w:r>
      <w:r>
        <w:rPr>
          <w:noProof/>
        </w:rPr>
        <w:fldChar w:fldCharType="end"/>
      </w:r>
    </w:p>
    <w:p w14:paraId="2EE3D47A" w14:textId="68F1FB90"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8.3</w:t>
      </w:r>
      <w:r w:rsidRPr="00C04264">
        <w:rPr>
          <w:rFonts w:asciiTheme="minorHAnsi" w:eastAsiaTheme="minorEastAsia" w:hAnsiTheme="minorHAnsi" w:cstheme="minorBidi"/>
          <w:noProof/>
          <w:kern w:val="2"/>
          <w:sz w:val="24"/>
          <w:szCs w:val="24"/>
          <w:lang w:val="en-US" w:eastAsia="zh-CN"/>
          <w14:ligatures w14:val="standardContextual"/>
        </w:rPr>
        <w:tab/>
      </w:r>
      <w:r>
        <w:rPr>
          <w:noProof/>
        </w:rPr>
        <w:t>Analysis of Selection Phase Results</w:t>
      </w:r>
      <w:r>
        <w:rPr>
          <w:noProof/>
        </w:rPr>
        <w:tab/>
      </w:r>
      <w:r>
        <w:rPr>
          <w:noProof/>
        </w:rPr>
        <w:fldChar w:fldCharType="begin" w:fldLock="1"/>
      </w:r>
      <w:r>
        <w:rPr>
          <w:noProof/>
        </w:rPr>
        <w:instrText xml:space="preserve"> PAGEREF _Toc167376963 \h </w:instrText>
      </w:r>
      <w:r>
        <w:rPr>
          <w:noProof/>
        </w:rPr>
      </w:r>
      <w:r>
        <w:rPr>
          <w:noProof/>
        </w:rPr>
        <w:fldChar w:fldCharType="separate"/>
      </w:r>
      <w:r>
        <w:rPr>
          <w:noProof/>
        </w:rPr>
        <w:t>25</w:t>
      </w:r>
      <w:r>
        <w:rPr>
          <w:noProof/>
        </w:rPr>
        <w:fldChar w:fldCharType="end"/>
      </w:r>
    </w:p>
    <w:p w14:paraId="755B1F30" w14:textId="398BB7EE"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9</w:t>
      </w:r>
      <w:r w:rsidRPr="00C04264">
        <w:rPr>
          <w:rFonts w:asciiTheme="minorHAnsi" w:eastAsiaTheme="minorEastAsia" w:hAnsiTheme="minorHAnsi" w:cstheme="minorBidi"/>
          <w:noProof/>
          <w:kern w:val="2"/>
          <w:sz w:val="24"/>
          <w:szCs w:val="24"/>
          <w:lang w:val="en-US" w:eastAsia="zh-CN"/>
          <w14:ligatures w14:val="standardContextual"/>
        </w:rPr>
        <w:tab/>
      </w:r>
      <w:r>
        <w:rPr>
          <w:noProof/>
        </w:rPr>
        <w:t>IVAS Performances</w:t>
      </w:r>
      <w:r>
        <w:rPr>
          <w:noProof/>
        </w:rPr>
        <w:tab/>
      </w:r>
      <w:r>
        <w:rPr>
          <w:noProof/>
        </w:rPr>
        <w:fldChar w:fldCharType="begin" w:fldLock="1"/>
      </w:r>
      <w:r>
        <w:rPr>
          <w:noProof/>
        </w:rPr>
        <w:instrText xml:space="preserve"> PAGEREF _Toc167376964 \h </w:instrText>
      </w:r>
      <w:r>
        <w:rPr>
          <w:noProof/>
        </w:rPr>
      </w:r>
      <w:r>
        <w:rPr>
          <w:noProof/>
        </w:rPr>
        <w:fldChar w:fldCharType="separate"/>
      </w:r>
      <w:r>
        <w:rPr>
          <w:noProof/>
        </w:rPr>
        <w:t>26</w:t>
      </w:r>
      <w:r>
        <w:rPr>
          <w:noProof/>
        </w:rPr>
        <w:fldChar w:fldCharType="end"/>
      </w:r>
    </w:p>
    <w:p w14:paraId="43C87098" w14:textId="1FD65264"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Mono</w:t>
      </w:r>
      <w:r>
        <w:rPr>
          <w:noProof/>
        </w:rPr>
        <w:tab/>
      </w:r>
      <w:r>
        <w:rPr>
          <w:noProof/>
        </w:rPr>
        <w:fldChar w:fldCharType="begin" w:fldLock="1"/>
      </w:r>
      <w:r>
        <w:rPr>
          <w:noProof/>
        </w:rPr>
        <w:instrText xml:space="preserve"> PAGEREF _Toc167376965 \h </w:instrText>
      </w:r>
      <w:r>
        <w:rPr>
          <w:noProof/>
        </w:rPr>
      </w:r>
      <w:r>
        <w:rPr>
          <w:noProof/>
        </w:rPr>
        <w:fldChar w:fldCharType="separate"/>
      </w:r>
      <w:r>
        <w:rPr>
          <w:noProof/>
        </w:rPr>
        <w:t>26</w:t>
      </w:r>
      <w:r>
        <w:rPr>
          <w:noProof/>
        </w:rPr>
        <w:fldChar w:fldCharType="end"/>
      </w:r>
    </w:p>
    <w:p w14:paraId="7B94504E" w14:textId="3BC915F6"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9.2</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Stereo</w:t>
      </w:r>
      <w:r>
        <w:rPr>
          <w:noProof/>
        </w:rPr>
        <w:tab/>
      </w:r>
      <w:r>
        <w:rPr>
          <w:noProof/>
        </w:rPr>
        <w:fldChar w:fldCharType="begin" w:fldLock="1"/>
      </w:r>
      <w:r>
        <w:rPr>
          <w:noProof/>
        </w:rPr>
        <w:instrText xml:space="preserve"> PAGEREF _Toc167376966 \h </w:instrText>
      </w:r>
      <w:r>
        <w:rPr>
          <w:noProof/>
        </w:rPr>
      </w:r>
      <w:r>
        <w:rPr>
          <w:noProof/>
        </w:rPr>
        <w:fldChar w:fldCharType="separate"/>
      </w:r>
      <w:r>
        <w:rPr>
          <w:noProof/>
        </w:rPr>
        <w:t>26</w:t>
      </w:r>
      <w:r>
        <w:rPr>
          <w:noProof/>
        </w:rPr>
        <w:fldChar w:fldCharType="end"/>
      </w:r>
    </w:p>
    <w:p w14:paraId="03D9BF6B" w14:textId="0CCAFD7C"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_Toc167376967 \h </w:instrText>
      </w:r>
      <w:r>
        <w:rPr>
          <w:noProof/>
        </w:rPr>
      </w:r>
      <w:r>
        <w:rPr>
          <w:noProof/>
        </w:rPr>
        <w:fldChar w:fldCharType="separate"/>
      </w:r>
      <w:r>
        <w:rPr>
          <w:noProof/>
        </w:rPr>
        <w:t>26</w:t>
      </w:r>
      <w:r>
        <w:rPr>
          <w:noProof/>
        </w:rPr>
        <w:fldChar w:fldCharType="end"/>
      </w:r>
    </w:p>
    <w:p w14:paraId="539121BE" w14:textId="63CB7FEF"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_Toc167376968 \h </w:instrText>
      </w:r>
      <w:r>
        <w:rPr>
          <w:noProof/>
        </w:rPr>
      </w:r>
      <w:r>
        <w:rPr>
          <w:noProof/>
        </w:rPr>
        <w:fldChar w:fldCharType="separate"/>
      </w:r>
      <w:r>
        <w:rPr>
          <w:noProof/>
        </w:rPr>
        <w:t>27</w:t>
      </w:r>
      <w:r>
        <w:rPr>
          <w:noProof/>
        </w:rPr>
        <w:fldChar w:fldCharType="end"/>
      </w:r>
    </w:p>
    <w:p w14:paraId="01C866DF" w14:textId="6DEB528A"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_Toc167376969 \h </w:instrText>
      </w:r>
      <w:r>
        <w:rPr>
          <w:noProof/>
        </w:rPr>
      </w:r>
      <w:r>
        <w:rPr>
          <w:noProof/>
        </w:rPr>
        <w:fldChar w:fldCharType="separate"/>
      </w:r>
      <w:r>
        <w:rPr>
          <w:noProof/>
        </w:rPr>
        <w:t>28</w:t>
      </w:r>
      <w:r>
        <w:rPr>
          <w:noProof/>
        </w:rPr>
        <w:fldChar w:fldCharType="end"/>
      </w:r>
    </w:p>
    <w:p w14:paraId="001F1B42" w14:textId="1A4D4F26"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_Toc167376970 \h </w:instrText>
      </w:r>
      <w:r>
        <w:rPr>
          <w:noProof/>
        </w:rPr>
      </w:r>
      <w:r>
        <w:rPr>
          <w:noProof/>
        </w:rPr>
        <w:fldChar w:fldCharType="separate"/>
      </w:r>
      <w:r>
        <w:rPr>
          <w:noProof/>
        </w:rPr>
        <w:t>30</w:t>
      </w:r>
      <w:r>
        <w:rPr>
          <w:noProof/>
        </w:rPr>
        <w:fldChar w:fldCharType="end"/>
      </w:r>
    </w:p>
    <w:p w14:paraId="446566D4" w14:textId="46B7444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_Toc167376971 \h </w:instrText>
      </w:r>
      <w:r>
        <w:rPr>
          <w:noProof/>
        </w:rPr>
      </w:r>
      <w:r>
        <w:rPr>
          <w:noProof/>
        </w:rPr>
        <w:fldChar w:fldCharType="separate"/>
      </w:r>
      <w:r>
        <w:rPr>
          <w:noProof/>
        </w:rPr>
        <w:t>32</w:t>
      </w:r>
      <w:r>
        <w:rPr>
          <w:noProof/>
        </w:rPr>
        <w:fldChar w:fldCharType="end"/>
      </w:r>
    </w:p>
    <w:p w14:paraId="0126B82B" w14:textId="13162464"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9.2.6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_Toc167376972 \h </w:instrText>
      </w:r>
      <w:r>
        <w:rPr>
          <w:noProof/>
        </w:rPr>
      </w:r>
      <w:r>
        <w:rPr>
          <w:noProof/>
        </w:rPr>
        <w:fldChar w:fldCharType="separate"/>
      </w:r>
      <w:r>
        <w:rPr>
          <w:noProof/>
        </w:rPr>
        <w:t>34</w:t>
      </w:r>
      <w:r>
        <w:rPr>
          <w:noProof/>
        </w:rPr>
        <w:fldChar w:fldCharType="end"/>
      </w:r>
    </w:p>
    <w:p w14:paraId="4573F514" w14:textId="1CF4B47D" w:rsidR="00BC50F1" w:rsidRPr="00C04264" w:rsidRDefault="00BC50F1">
      <w:pPr>
        <w:pStyle w:val="Verzeichnis2"/>
        <w:rPr>
          <w:rFonts w:asciiTheme="minorHAnsi" w:eastAsiaTheme="minorEastAsia" w:hAnsiTheme="minorHAnsi" w:cstheme="minorBidi"/>
          <w:noProof/>
          <w:kern w:val="2"/>
          <w:sz w:val="24"/>
          <w:szCs w:val="24"/>
          <w:lang w:val="it-IT" w:eastAsia="zh-CN"/>
          <w14:ligatures w14:val="standardContextual"/>
        </w:rPr>
      </w:pPr>
      <w:r w:rsidRPr="00426DD4">
        <w:rPr>
          <w:noProof/>
          <w:lang w:val="it-IT"/>
        </w:rPr>
        <w:t>9.3</w:t>
      </w:r>
      <w:r w:rsidRPr="00C04264">
        <w:rPr>
          <w:rFonts w:asciiTheme="minorHAnsi" w:eastAsiaTheme="minorEastAsia" w:hAnsiTheme="minorHAnsi" w:cstheme="minorBidi"/>
          <w:noProof/>
          <w:kern w:val="2"/>
          <w:sz w:val="24"/>
          <w:szCs w:val="24"/>
          <w:lang w:val="it-IT" w:eastAsia="zh-CN"/>
          <w14:ligatures w14:val="standardContextual"/>
        </w:rPr>
        <w:tab/>
      </w:r>
      <w:r w:rsidRPr="00426DD4">
        <w:rPr>
          <w:noProof/>
          <w:lang w:val="it-IT"/>
        </w:rPr>
        <w:t>Scene-based Audio (SBA, Ambisonics)</w:t>
      </w:r>
      <w:r w:rsidRPr="00C04264">
        <w:rPr>
          <w:noProof/>
          <w:lang w:val="it-IT"/>
        </w:rPr>
        <w:tab/>
      </w:r>
      <w:r>
        <w:rPr>
          <w:noProof/>
        </w:rPr>
        <w:fldChar w:fldCharType="begin" w:fldLock="1"/>
      </w:r>
      <w:r w:rsidRPr="00C04264">
        <w:rPr>
          <w:noProof/>
          <w:lang w:val="it-IT"/>
        </w:rPr>
        <w:instrText xml:space="preserve"> PAGEREF _Toc167376973 \h </w:instrText>
      </w:r>
      <w:r>
        <w:rPr>
          <w:noProof/>
        </w:rPr>
      </w:r>
      <w:r>
        <w:rPr>
          <w:noProof/>
        </w:rPr>
        <w:fldChar w:fldCharType="separate"/>
      </w:r>
      <w:r w:rsidRPr="00C04264">
        <w:rPr>
          <w:noProof/>
          <w:lang w:val="it-IT"/>
        </w:rPr>
        <w:t>35</w:t>
      </w:r>
      <w:r>
        <w:rPr>
          <w:noProof/>
        </w:rPr>
        <w:fldChar w:fldCharType="end"/>
      </w:r>
    </w:p>
    <w:p w14:paraId="0C8DE799" w14:textId="568FB384"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_Toc167376974 \h </w:instrText>
      </w:r>
      <w:r>
        <w:rPr>
          <w:noProof/>
        </w:rPr>
      </w:r>
      <w:r>
        <w:rPr>
          <w:noProof/>
        </w:rPr>
        <w:fldChar w:fldCharType="separate"/>
      </w:r>
      <w:r>
        <w:rPr>
          <w:noProof/>
        </w:rPr>
        <w:t>35</w:t>
      </w:r>
      <w:r>
        <w:rPr>
          <w:noProof/>
        </w:rPr>
        <w:fldChar w:fldCharType="end"/>
      </w:r>
    </w:p>
    <w:p w14:paraId="3AFA83AB" w14:textId="47245620"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_Toc167376975 \h </w:instrText>
      </w:r>
      <w:r>
        <w:rPr>
          <w:noProof/>
        </w:rPr>
      </w:r>
      <w:r>
        <w:rPr>
          <w:noProof/>
        </w:rPr>
        <w:fldChar w:fldCharType="separate"/>
      </w:r>
      <w:r>
        <w:rPr>
          <w:noProof/>
        </w:rPr>
        <w:t>35</w:t>
      </w:r>
      <w:r>
        <w:rPr>
          <w:noProof/>
        </w:rPr>
        <w:fldChar w:fldCharType="end"/>
      </w:r>
    </w:p>
    <w:p w14:paraId="3799FB9B" w14:textId="26BD0991"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_Toc167376976 \h </w:instrText>
      </w:r>
      <w:r>
        <w:rPr>
          <w:noProof/>
        </w:rPr>
      </w:r>
      <w:r>
        <w:rPr>
          <w:noProof/>
        </w:rPr>
        <w:fldChar w:fldCharType="separate"/>
      </w:r>
      <w:r>
        <w:rPr>
          <w:noProof/>
        </w:rPr>
        <w:t>37</w:t>
      </w:r>
      <w:r>
        <w:rPr>
          <w:noProof/>
        </w:rPr>
        <w:fldChar w:fldCharType="end"/>
      </w:r>
    </w:p>
    <w:p w14:paraId="295643E6" w14:textId="099A4AB7"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lastRenderedPageBreak/>
        <w:t>9.3.4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_Toc167376977 \h </w:instrText>
      </w:r>
      <w:r>
        <w:rPr>
          <w:noProof/>
        </w:rPr>
      </w:r>
      <w:r>
        <w:rPr>
          <w:noProof/>
        </w:rPr>
        <w:fldChar w:fldCharType="separate"/>
      </w:r>
      <w:r>
        <w:rPr>
          <w:noProof/>
        </w:rPr>
        <w:t>39</w:t>
      </w:r>
      <w:r>
        <w:rPr>
          <w:noProof/>
        </w:rPr>
        <w:fldChar w:fldCharType="end"/>
      </w:r>
    </w:p>
    <w:p w14:paraId="6D77992E" w14:textId="1467F037"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_Toc167376978 \h </w:instrText>
      </w:r>
      <w:r>
        <w:rPr>
          <w:noProof/>
        </w:rPr>
      </w:r>
      <w:r>
        <w:rPr>
          <w:noProof/>
        </w:rPr>
        <w:fldChar w:fldCharType="separate"/>
      </w:r>
      <w:r>
        <w:rPr>
          <w:noProof/>
        </w:rPr>
        <w:t>41</w:t>
      </w:r>
      <w:r>
        <w:rPr>
          <w:noProof/>
        </w:rPr>
        <w:fldChar w:fldCharType="end"/>
      </w:r>
    </w:p>
    <w:p w14:paraId="203C769E" w14:textId="5A322A9E"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9.3.6</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_Toc167376979 \h </w:instrText>
      </w:r>
      <w:r>
        <w:rPr>
          <w:noProof/>
        </w:rPr>
      </w:r>
      <w:r>
        <w:rPr>
          <w:noProof/>
        </w:rPr>
        <w:fldChar w:fldCharType="separate"/>
      </w:r>
      <w:r>
        <w:rPr>
          <w:noProof/>
        </w:rPr>
        <w:t>42</w:t>
      </w:r>
      <w:r>
        <w:rPr>
          <w:noProof/>
        </w:rPr>
        <w:fldChar w:fldCharType="end"/>
      </w:r>
    </w:p>
    <w:p w14:paraId="4A9F5D72" w14:textId="31213888"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9.3.7</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_Toc167376980 \h </w:instrText>
      </w:r>
      <w:r>
        <w:rPr>
          <w:noProof/>
        </w:rPr>
      </w:r>
      <w:r>
        <w:rPr>
          <w:noProof/>
        </w:rPr>
        <w:fldChar w:fldCharType="separate"/>
      </w:r>
      <w:r>
        <w:rPr>
          <w:noProof/>
        </w:rPr>
        <w:t>44</w:t>
      </w:r>
      <w:r>
        <w:rPr>
          <w:noProof/>
        </w:rPr>
        <w:fldChar w:fldCharType="end"/>
      </w:r>
    </w:p>
    <w:p w14:paraId="5ED0B448" w14:textId="089D8020"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9.4</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_Toc167376981 \h </w:instrText>
      </w:r>
      <w:r>
        <w:rPr>
          <w:noProof/>
        </w:rPr>
      </w:r>
      <w:r>
        <w:rPr>
          <w:noProof/>
        </w:rPr>
        <w:fldChar w:fldCharType="separate"/>
      </w:r>
      <w:r>
        <w:rPr>
          <w:noProof/>
        </w:rPr>
        <w:t>45</w:t>
      </w:r>
      <w:r>
        <w:rPr>
          <w:noProof/>
        </w:rPr>
        <w:fldChar w:fldCharType="end"/>
      </w:r>
    </w:p>
    <w:p w14:paraId="07A10E25" w14:textId="18FF1025"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_Toc167376982 \h </w:instrText>
      </w:r>
      <w:r>
        <w:rPr>
          <w:noProof/>
        </w:rPr>
      </w:r>
      <w:r>
        <w:rPr>
          <w:noProof/>
        </w:rPr>
        <w:fldChar w:fldCharType="separate"/>
      </w:r>
      <w:r>
        <w:rPr>
          <w:noProof/>
        </w:rPr>
        <w:t>45</w:t>
      </w:r>
      <w:r>
        <w:rPr>
          <w:noProof/>
        </w:rPr>
        <w:fldChar w:fldCharType="end"/>
      </w:r>
    </w:p>
    <w:p w14:paraId="48A848B4" w14:textId="110752A5"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_Toc167376983 \h </w:instrText>
      </w:r>
      <w:r>
        <w:rPr>
          <w:noProof/>
        </w:rPr>
      </w:r>
      <w:r>
        <w:rPr>
          <w:noProof/>
        </w:rPr>
        <w:fldChar w:fldCharType="separate"/>
      </w:r>
      <w:r>
        <w:rPr>
          <w:noProof/>
        </w:rPr>
        <w:t>45</w:t>
      </w:r>
      <w:r>
        <w:rPr>
          <w:noProof/>
        </w:rPr>
        <w:fldChar w:fldCharType="end"/>
      </w:r>
    </w:p>
    <w:p w14:paraId="7AFA021F" w14:textId="799CFB16"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9.4.3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_Toc167376984 \h </w:instrText>
      </w:r>
      <w:r>
        <w:rPr>
          <w:noProof/>
        </w:rPr>
      </w:r>
      <w:r>
        <w:rPr>
          <w:noProof/>
        </w:rPr>
        <w:fldChar w:fldCharType="separate"/>
      </w:r>
      <w:r>
        <w:rPr>
          <w:noProof/>
        </w:rPr>
        <w:t>47</w:t>
      </w:r>
      <w:r>
        <w:rPr>
          <w:noProof/>
        </w:rPr>
        <w:fldChar w:fldCharType="end"/>
      </w:r>
    </w:p>
    <w:p w14:paraId="64304C35" w14:textId="152964C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9.4.4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_Toc167376985 \h </w:instrText>
      </w:r>
      <w:r>
        <w:rPr>
          <w:noProof/>
        </w:rPr>
      </w:r>
      <w:r>
        <w:rPr>
          <w:noProof/>
        </w:rPr>
        <w:fldChar w:fldCharType="separate"/>
      </w:r>
      <w:r>
        <w:rPr>
          <w:noProof/>
        </w:rPr>
        <w:t>49</w:t>
      </w:r>
      <w:r>
        <w:rPr>
          <w:noProof/>
        </w:rPr>
        <w:fldChar w:fldCharType="end"/>
      </w:r>
    </w:p>
    <w:p w14:paraId="2BE86B4A" w14:textId="69784F8E"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9.4.5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_Toc167376986 \h </w:instrText>
      </w:r>
      <w:r>
        <w:rPr>
          <w:noProof/>
        </w:rPr>
      </w:r>
      <w:r>
        <w:rPr>
          <w:noProof/>
        </w:rPr>
        <w:fldChar w:fldCharType="separate"/>
      </w:r>
      <w:r>
        <w:rPr>
          <w:noProof/>
        </w:rPr>
        <w:t>51</w:t>
      </w:r>
      <w:r>
        <w:rPr>
          <w:noProof/>
        </w:rPr>
        <w:fldChar w:fldCharType="end"/>
      </w:r>
    </w:p>
    <w:p w14:paraId="0E68CE27" w14:textId="36CEA587" w:rsidR="00BC50F1" w:rsidRPr="00C04264" w:rsidRDefault="00BC50F1">
      <w:pPr>
        <w:pStyle w:val="Verzeichnis2"/>
        <w:rPr>
          <w:rFonts w:asciiTheme="minorHAnsi" w:eastAsiaTheme="minorEastAsia" w:hAnsiTheme="minorHAnsi" w:cstheme="minorBidi"/>
          <w:noProof/>
          <w:kern w:val="2"/>
          <w:sz w:val="24"/>
          <w:szCs w:val="24"/>
          <w:lang w:val="pt-BR" w:eastAsia="zh-CN"/>
          <w14:ligatures w14:val="standardContextual"/>
        </w:rPr>
      </w:pPr>
      <w:r w:rsidRPr="00426DD4">
        <w:rPr>
          <w:noProof/>
          <w:lang w:val="pt-BR"/>
        </w:rPr>
        <w:t>9.5</w:t>
      </w:r>
      <w:r w:rsidRPr="00C04264">
        <w:rPr>
          <w:rFonts w:asciiTheme="minorHAnsi" w:eastAsiaTheme="minorEastAsia" w:hAnsiTheme="minorHAnsi" w:cstheme="minorBidi"/>
          <w:noProof/>
          <w:kern w:val="2"/>
          <w:sz w:val="24"/>
          <w:szCs w:val="24"/>
          <w:lang w:val="pt-BR" w:eastAsia="zh-CN"/>
          <w14:ligatures w14:val="standardContextual"/>
        </w:rPr>
        <w:tab/>
      </w:r>
      <w:r w:rsidRPr="00426DD4">
        <w:rPr>
          <w:noProof/>
          <w:lang w:val="pt-BR"/>
        </w:rPr>
        <w:t>Metadata-assisted Spatial Audio (MASA)</w:t>
      </w:r>
      <w:r w:rsidRPr="00C04264">
        <w:rPr>
          <w:noProof/>
          <w:lang w:val="pt-BR"/>
        </w:rPr>
        <w:tab/>
      </w:r>
      <w:r>
        <w:rPr>
          <w:noProof/>
        </w:rPr>
        <w:fldChar w:fldCharType="begin" w:fldLock="1"/>
      </w:r>
      <w:r w:rsidRPr="00C04264">
        <w:rPr>
          <w:noProof/>
          <w:lang w:val="pt-BR"/>
        </w:rPr>
        <w:instrText xml:space="preserve"> PAGEREF _Toc167376987 \h </w:instrText>
      </w:r>
      <w:r>
        <w:rPr>
          <w:noProof/>
        </w:rPr>
      </w:r>
      <w:r>
        <w:rPr>
          <w:noProof/>
        </w:rPr>
        <w:fldChar w:fldCharType="separate"/>
      </w:r>
      <w:r w:rsidRPr="00C04264">
        <w:rPr>
          <w:noProof/>
          <w:lang w:val="pt-BR"/>
        </w:rPr>
        <w:t>52</w:t>
      </w:r>
      <w:r>
        <w:rPr>
          <w:noProof/>
        </w:rPr>
        <w:fldChar w:fldCharType="end"/>
      </w:r>
    </w:p>
    <w:p w14:paraId="65B96098" w14:textId="6B09869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_Toc167376988 \h </w:instrText>
      </w:r>
      <w:r>
        <w:rPr>
          <w:noProof/>
        </w:rPr>
      </w:r>
      <w:r>
        <w:rPr>
          <w:noProof/>
        </w:rPr>
        <w:fldChar w:fldCharType="separate"/>
      </w:r>
      <w:r>
        <w:rPr>
          <w:noProof/>
        </w:rPr>
        <w:t>52</w:t>
      </w:r>
      <w:r>
        <w:rPr>
          <w:noProof/>
        </w:rPr>
        <w:fldChar w:fldCharType="end"/>
      </w:r>
    </w:p>
    <w:p w14:paraId="13BB8A6D" w14:textId="4BC76BB0"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_Toc167376989 \h </w:instrText>
      </w:r>
      <w:r>
        <w:rPr>
          <w:noProof/>
        </w:rPr>
      </w:r>
      <w:r>
        <w:rPr>
          <w:noProof/>
        </w:rPr>
        <w:fldChar w:fldCharType="separate"/>
      </w:r>
      <w:r>
        <w:rPr>
          <w:noProof/>
        </w:rPr>
        <w:t>52</w:t>
      </w:r>
      <w:r>
        <w:rPr>
          <w:noProof/>
        </w:rPr>
        <w:fldChar w:fldCharType="end"/>
      </w:r>
    </w:p>
    <w:p w14:paraId="1CBA3DF5" w14:textId="3042BD8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9.5.3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_Toc167376990 \h </w:instrText>
      </w:r>
      <w:r>
        <w:rPr>
          <w:noProof/>
        </w:rPr>
      </w:r>
      <w:r>
        <w:rPr>
          <w:noProof/>
        </w:rPr>
        <w:fldChar w:fldCharType="separate"/>
      </w:r>
      <w:r>
        <w:rPr>
          <w:noProof/>
        </w:rPr>
        <w:t>54</w:t>
      </w:r>
      <w:r>
        <w:rPr>
          <w:noProof/>
        </w:rPr>
        <w:fldChar w:fldCharType="end"/>
      </w:r>
    </w:p>
    <w:p w14:paraId="2FE7A8FC" w14:textId="4F9F370A"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9.5.4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_Toc167376991 \h </w:instrText>
      </w:r>
      <w:r>
        <w:rPr>
          <w:noProof/>
        </w:rPr>
      </w:r>
      <w:r>
        <w:rPr>
          <w:noProof/>
        </w:rPr>
        <w:fldChar w:fldCharType="separate"/>
      </w:r>
      <w:r>
        <w:rPr>
          <w:noProof/>
        </w:rPr>
        <w:t>56</w:t>
      </w:r>
      <w:r>
        <w:rPr>
          <w:noProof/>
        </w:rPr>
        <w:fldChar w:fldCharType="end"/>
      </w:r>
    </w:p>
    <w:p w14:paraId="654AA23D" w14:textId="0CB46CC1"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9.5.5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_Toc167376992 \h </w:instrText>
      </w:r>
      <w:r>
        <w:rPr>
          <w:noProof/>
        </w:rPr>
      </w:r>
      <w:r>
        <w:rPr>
          <w:noProof/>
        </w:rPr>
        <w:fldChar w:fldCharType="separate"/>
      </w:r>
      <w:r>
        <w:rPr>
          <w:noProof/>
        </w:rPr>
        <w:t>58</w:t>
      </w:r>
      <w:r>
        <w:rPr>
          <w:noProof/>
        </w:rPr>
        <w:fldChar w:fldCharType="end"/>
      </w:r>
    </w:p>
    <w:p w14:paraId="7B3EDE11" w14:textId="561133C3"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9.6</w:t>
      </w:r>
      <w:r w:rsidRPr="00C04264">
        <w:rPr>
          <w:rFonts w:asciiTheme="minorHAnsi" w:eastAsiaTheme="minorEastAsia" w:hAnsiTheme="minorHAnsi" w:cstheme="minorBidi"/>
          <w:noProof/>
          <w:kern w:val="2"/>
          <w:sz w:val="24"/>
          <w:szCs w:val="24"/>
          <w:lang w:val="en-US" w:eastAsia="zh-CN"/>
          <w14:ligatures w14:val="standardContextual"/>
        </w:rPr>
        <w:tab/>
      </w:r>
      <w:r>
        <w:rPr>
          <w:noProof/>
        </w:rPr>
        <w:t>Multi-Channel (MC)</w:t>
      </w:r>
      <w:r>
        <w:rPr>
          <w:noProof/>
        </w:rPr>
        <w:tab/>
      </w:r>
      <w:r>
        <w:rPr>
          <w:noProof/>
        </w:rPr>
        <w:fldChar w:fldCharType="begin" w:fldLock="1"/>
      </w:r>
      <w:r>
        <w:rPr>
          <w:noProof/>
        </w:rPr>
        <w:instrText xml:space="preserve"> PAGEREF _Toc167376993 \h </w:instrText>
      </w:r>
      <w:r>
        <w:rPr>
          <w:noProof/>
        </w:rPr>
      </w:r>
      <w:r>
        <w:rPr>
          <w:noProof/>
        </w:rPr>
        <w:fldChar w:fldCharType="separate"/>
      </w:r>
      <w:r>
        <w:rPr>
          <w:noProof/>
        </w:rPr>
        <w:t>59</w:t>
      </w:r>
      <w:r>
        <w:rPr>
          <w:noProof/>
        </w:rPr>
        <w:fldChar w:fldCharType="end"/>
      </w:r>
    </w:p>
    <w:p w14:paraId="35DA1F33" w14:textId="63FAA46C"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_Toc167376994 \h </w:instrText>
      </w:r>
      <w:r>
        <w:rPr>
          <w:noProof/>
        </w:rPr>
      </w:r>
      <w:r>
        <w:rPr>
          <w:noProof/>
        </w:rPr>
        <w:fldChar w:fldCharType="separate"/>
      </w:r>
      <w:r>
        <w:rPr>
          <w:noProof/>
        </w:rPr>
        <w:t>59</w:t>
      </w:r>
      <w:r>
        <w:rPr>
          <w:noProof/>
        </w:rPr>
        <w:fldChar w:fldCharType="end"/>
      </w:r>
    </w:p>
    <w:p w14:paraId="0BEBA619" w14:textId="5DEAE1E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_Toc167376995 \h </w:instrText>
      </w:r>
      <w:r>
        <w:rPr>
          <w:noProof/>
        </w:rPr>
      </w:r>
      <w:r>
        <w:rPr>
          <w:noProof/>
        </w:rPr>
        <w:fldChar w:fldCharType="separate"/>
      </w:r>
      <w:r>
        <w:rPr>
          <w:noProof/>
        </w:rPr>
        <w:t>59</w:t>
      </w:r>
      <w:r>
        <w:rPr>
          <w:noProof/>
        </w:rPr>
        <w:fldChar w:fldCharType="end"/>
      </w:r>
    </w:p>
    <w:p w14:paraId="6A4FB3E5" w14:textId="1E58B87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9.6.3</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_Toc167376996 \h </w:instrText>
      </w:r>
      <w:r>
        <w:rPr>
          <w:noProof/>
        </w:rPr>
      </w:r>
      <w:r>
        <w:rPr>
          <w:noProof/>
        </w:rPr>
        <w:fldChar w:fldCharType="separate"/>
      </w:r>
      <w:r>
        <w:rPr>
          <w:noProof/>
        </w:rPr>
        <w:t>61</w:t>
      </w:r>
      <w:r>
        <w:rPr>
          <w:noProof/>
        </w:rPr>
        <w:fldChar w:fldCharType="end"/>
      </w:r>
    </w:p>
    <w:p w14:paraId="0EB5357B" w14:textId="490CA379"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9.6.4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_Toc167376997 \h </w:instrText>
      </w:r>
      <w:r>
        <w:rPr>
          <w:noProof/>
        </w:rPr>
      </w:r>
      <w:r>
        <w:rPr>
          <w:noProof/>
        </w:rPr>
        <w:fldChar w:fldCharType="separate"/>
      </w:r>
      <w:r>
        <w:rPr>
          <w:noProof/>
        </w:rPr>
        <w:t>62</w:t>
      </w:r>
      <w:r>
        <w:rPr>
          <w:noProof/>
        </w:rPr>
        <w:fldChar w:fldCharType="end"/>
      </w:r>
    </w:p>
    <w:p w14:paraId="58D168A1" w14:textId="5C29AC1A"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9.6.5</w:t>
      </w:r>
      <w:r w:rsidRPr="00C04264">
        <w:rPr>
          <w:rFonts w:asciiTheme="minorHAnsi" w:eastAsiaTheme="minorEastAsia" w:hAnsiTheme="minorHAnsi" w:cstheme="minorBidi"/>
          <w:noProof/>
          <w:kern w:val="2"/>
          <w:sz w:val="24"/>
          <w:szCs w:val="24"/>
          <w:lang w:val="en-US" w:eastAsia="zh-CN"/>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_Toc167376998 \h </w:instrText>
      </w:r>
      <w:r>
        <w:rPr>
          <w:noProof/>
        </w:rPr>
      </w:r>
      <w:r>
        <w:rPr>
          <w:noProof/>
        </w:rPr>
        <w:fldChar w:fldCharType="separate"/>
      </w:r>
      <w:r>
        <w:rPr>
          <w:noProof/>
        </w:rPr>
        <w:t>64</w:t>
      </w:r>
      <w:r>
        <w:rPr>
          <w:noProof/>
        </w:rPr>
        <w:fldChar w:fldCharType="end"/>
      </w:r>
    </w:p>
    <w:p w14:paraId="74A7C41F" w14:textId="053DC9C8"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9.7</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SBA (OSBA)</w:t>
      </w:r>
      <w:r>
        <w:rPr>
          <w:noProof/>
        </w:rPr>
        <w:tab/>
      </w:r>
      <w:r>
        <w:rPr>
          <w:noProof/>
        </w:rPr>
        <w:fldChar w:fldCharType="begin" w:fldLock="1"/>
      </w:r>
      <w:r>
        <w:rPr>
          <w:noProof/>
        </w:rPr>
        <w:instrText xml:space="preserve"> PAGEREF _Toc167376999 \h </w:instrText>
      </w:r>
      <w:r>
        <w:rPr>
          <w:noProof/>
        </w:rPr>
      </w:r>
      <w:r>
        <w:rPr>
          <w:noProof/>
        </w:rPr>
        <w:fldChar w:fldCharType="separate"/>
      </w:r>
      <w:r>
        <w:rPr>
          <w:noProof/>
        </w:rPr>
        <w:t>65</w:t>
      </w:r>
      <w:r>
        <w:rPr>
          <w:noProof/>
        </w:rPr>
        <w:fldChar w:fldCharType="end"/>
      </w:r>
    </w:p>
    <w:p w14:paraId="631BDF15" w14:textId="76AA0767"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_Toc167377000 \h </w:instrText>
      </w:r>
      <w:r>
        <w:rPr>
          <w:noProof/>
        </w:rPr>
      </w:r>
      <w:r>
        <w:rPr>
          <w:noProof/>
        </w:rPr>
        <w:fldChar w:fldCharType="separate"/>
      </w:r>
      <w:r>
        <w:rPr>
          <w:noProof/>
        </w:rPr>
        <w:t>65</w:t>
      </w:r>
      <w:r>
        <w:rPr>
          <w:noProof/>
        </w:rPr>
        <w:fldChar w:fldCharType="end"/>
      </w:r>
    </w:p>
    <w:p w14:paraId="3F4A125A" w14:textId="7F7FF3B9"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_Toc167377001 \h </w:instrText>
      </w:r>
      <w:r>
        <w:rPr>
          <w:noProof/>
        </w:rPr>
      </w:r>
      <w:r>
        <w:rPr>
          <w:noProof/>
        </w:rPr>
        <w:fldChar w:fldCharType="separate"/>
      </w:r>
      <w:r>
        <w:rPr>
          <w:noProof/>
        </w:rPr>
        <w:t>65</w:t>
      </w:r>
      <w:r>
        <w:rPr>
          <w:noProof/>
        </w:rPr>
        <w:fldChar w:fldCharType="end"/>
      </w:r>
    </w:p>
    <w:p w14:paraId="17AEEBDA" w14:textId="46E9C829"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9.8</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Combined Objects and MASA (OMASA)</w:t>
      </w:r>
      <w:r>
        <w:rPr>
          <w:noProof/>
        </w:rPr>
        <w:tab/>
      </w:r>
      <w:r>
        <w:rPr>
          <w:noProof/>
        </w:rPr>
        <w:fldChar w:fldCharType="begin" w:fldLock="1"/>
      </w:r>
      <w:r>
        <w:rPr>
          <w:noProof/>
        </w:rPr>
        <w:instrText xml:space="preserve"> PAGEREF _Toc167377002 \h </w:instrText>
      </w:r>
      <w:r>
        <w:rPr>
          <w:noProof/>
        </w:rPr>
      </w:r>
      <w:r>
        <w:rPr>
          <w:noProof/>
        </w:rPr>
        <w:fldChar w:fldCharType="separate"/>
      </w:r>
      <w:r>
        <w:rPr>
          <w:noProof/>
        </w:rPr>
        <w:t>67</w:t>
      </w:r>
      <w:r>
        <w:rPr>
          <w:noProof/>
        </w:rPr>
        <w:fldChar w:fldCharType="end"/>
      </w:r>
    </w:p>
    <w:p w14:paraId="2C9AC5EA" w14:textId="523F6A05"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9.8.1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_Toc167377003 \h </w:instrText>
      </w:r>
      <w:r>
        <w:rPr>
          <w:noProof/>
        </w:rPr>
      </w:r>
      <w:r>
        <w:rPr>
          <w:noProof/>
        </w:rPr>
        <w:fldChar w:fldCharType="separate"/>
      </w:r>
      <w:r>
        <w:rPr>
          <w:noProof/>
        </w:rPr>
        <w:t>67</w:t>
      </w:r>
      <w:r>
        <w:rPr>
          <w:noProof/>
        </w:rPr>
        <w:fldChar w:fldCharType="end"/>
      </w:r>
    </w:p>
    <w:p w14:paraId="48A772EE" w14:textId="45AA2C6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9.8.2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_Toc167377004 \h </w:instrText>
      </w:r>
      <w:r>
        <w:rPr>
          <w:noProof/>
        </w:rPr>
      </w:r>
      <w:r>
        <w:rPr>
          <w:noProof/>
        </w:rPr>
        <w:fldChar w:fldCharType="separate"/>
      </w:r>
      <w:r>
        <w:rPr>
          <w:noProof/>
        </w:rPr>
        <w:t>67</w:t>
      </w:r>
      <w:r>
        <w:rPr>
          <w:noProof/>
        </w:rPr>
        <w:fldChar w:fldCharType="end"/>
      </w:r>
    </w:p>
    <w:p w14:paraId="5AF0F4E4" w14:textId="2F8C959D"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9.9</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_Toc167377005 \h </w:instrText>
      </w:r>
      <w:r>
        <w:rPr>
          <w:noProof/>
        </w:rPr>
      </w:r>
      <w:r>
        <w:rPr>
          <w:noProof/>
        </w:rPr>
        <w:fldChar w:fldCharType="separate"/>
      </w:r>
      <w:r>
        <w:rPr>
          <w:noProof/>
        </w:rPr>
        <w:t>67</w:t>
      </w:r>
      <w:r>
        <w:rPr>
          <w:noProof/>
        </w:rPr>
        <w:fldChar w:fldCharType="end"/>
      </w:r>
    </w:p>
    <w:p w14:paraId="68EFC643" w14:textId="5159D6B1"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9.9.1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_Toc167377006 \h </w:instrText>
      </w:r>
      <w:r>
        <w:rPr>
          <w:noProof/>
        </w:rPr>
      </w:r>
      <w:r>
        <w:rPr>
          <w:noProof/>
        </w:rPr>
        <w:fldChar w:fldCharType="separate"/>
      </w:r>
      <w:r>
        <w:rPr>
          <w:noProof/>
        </w:rPr>
        <w:t>67</w:t>
      </w:r>
      <w:r>
        <w:rPr>
          <w:noProof/>
        </w:rPr>
        <w:fldChar w:fldCharType="end"/>
      </w:r>
    </w:p>
    <w:p w14:paraId="5195E6B5" w14:textId="2B2CBADC"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9.9.2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_Toc167377007 \h </w:instrText>
      </w:r>
      <w:r>
        <w:rPr>
          <w:noProof/>
        </w:rPr>
      </w:r>
      <w:r>
        <w:rPr>
          <w:noProof/>
        </w:rPr>
        <w:fldChar w:fldCharType="separate"/>
      </w:r>
      <w:r>
        <w:rPr>
          <w:noProof/>
        </w:rPr>
        <w:t>68</w:t>
      </w:r>
      <w:r>
        <w:rPr>
          <w:noProof/>
        </w:rPr>
        <w:fldChar w:fldCharType="end"/>
      </w:r>
    </w:p>
    <w:p w14:paraId="7EC09CF2" w14:textId="67F36996"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Rendering</w:t>
      </w:r>
      <w:r>
        <w:rPr>
          <w:noProof/>
        </w:rPr>
        <w:tab/>
      </w:r>
      <w:r>
        <w:rPr>
          <w:noProof/>
        </w:rPr>
        <w:fldChar w:fldCharType="begin" w:fldLock="1"/>
      </w:r>
      <w:r>
        <w:rPr>
          <w:noProof/>
        </w:rPr>
        <w:instrText xml:space="preserve"> PAGEREF _Toc167377008 \h </w:instrText>
      </w:r>
      <w:r>
        <w:rPr>
          <w:noProof/>
        </w:rPr>
      </w:r>
      <w:r>
        <w:rPr>
          <w:noProof/>
        </w:rPr>
        <w:fldChar w:fldCharType="separate"/>
      </w:r>
      <w:r>
        <w:rPr>
          <w:noProof/>
        </w:rPr>
        <w:t>69</w:t>
      </w:r>
      <w:r>
        <w:rPr>
          <w:noProof/>
        </w:rPr>
        <w:fldChar w:fldCharType="end"/>
      </w:r>
    </w:p>
    <w:p w14:paraId="3E51DF08" w14:textId="7A9A4E08"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9.11</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Split </w:t>
      </w:r>
      <w:r>
        <w:rPr>
          <w:noProof/>
        </w:rPr>
        <w:t>Rendering</w:t>
      </w:r>
      <w:r>
        <w:rPr>
          <w:noProof/>
        </w:rPr>
        <w:tab/>
      </w:r>
      <w:r>
        <w:rPr>
          <w:noProof/>
        </w:rPr>
        <w:fldChar w:fldCharType="begin" w:fldLock="1"/>
      </w:r>
      <w:r>
        <w:rPr>
          <w:noProof/>
        </w:rPr>
        <w:instrText xml:space="preserve"> PAGEREF _Toc167377009 \h </w:instrText>
      </w:r>
      <w:r>
        <w:rPr>
          <w:noProof/>
        </w:rPr>
      </w:r>
      <w:r>
        <w:rPr>
          <w:noProof/>
        </w:rPr>
        <w:fldChar w:fldCharType="separate"/>
      </w:r>
      <w:r>
        <w:rPr>
          <w:noProof/>
        </w:rPr>
        <w:t>69</w:t>
      </w:r>
      <w:r>
        <w:rPr>
          <w:noProof/>
        </w:rPr>
        <w:fldChar w:fldCharType="end"/>
      </w:r>
    </w:p>
    <w:p w14:paraId="65E61E21" w14:textId="644A7B93"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9.11.1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fldLock="1"/>
      </w:r>
      <w:r>
        <w:rPr>
          <w:noProof/>
        </w:rPr>
        <w:instrText xml:space="preserve"> PAGEREF _Toc167377010 \h </w:instrText>
      </w:r>
      <w:r>
        <w:rPr>
          <w:noProof/>
        </w:rPr>
      </w:r>
      <w:r>
        <w:rPr>
          <w:noProof/>
        </w:rPr>
        <w:fldChar w:fldCharType="separate"/>
      </w:r>
      <w:r>
        <w:rPr>
          <w:noProof/>
        </w:rPr>
        <w:t>69</w:t>
      </w:r>
      <w:r>
        <w:rPr>
          <w:noProof/>
        </w:rPr>
        <w:fldChar w:fldCharType="end"/>
      </w:r>
    </w:p>
    <w:p w14:paraId="481ECB3A" w14:textId="437A9A78"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9.11.2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_Toc167377011 \h </w:instrText>
      </w:r>
      <w:r>
        <w:rPr>
          <w:noProof/>
        </w:rPr>
      </w:r>
      <w:r>
        <w:rPr>
          <w:noProof/>
        </w:rPr>
        <w:fldChar w:fldCharType="separate"/>
      </w:r>
      <w:r>
        <w:rPr>
          <w:noProof/>
        </w:rPr>
        <w:t>69</w:t>
      </w:r>
      <w:r>
        <w:rPr>
          <w:noProof/>
        </w:rPr>
        <w:fldChar w:fldCharType="end"/>
      </w:r>
    </w:p>
    <w:p w14:paraId="606757D8" w14:textId="60AB8B84"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ISAR Selection Phase Requirements and Objectives</w:t>
      </w:r>
      <w:r>
        <w:rPr>
          <w:noProof/>
        </w:rPr>
        <w:tab/>
      </w:r>
      <w:r>
        <w:rPr>
          <w:noProof/>
        </w:rPr>
        <w:fldChar w:fldCharType="begin" w:fldLock="1"/>
      </w:r>
      <w:r>
        <w:rPr>
          <w:noProof/>
        </w:rPr>
        <w:instrText xml:space="preserve"> PAGEREF _Toc167377012 \h </w:instrText>
      </w:r>
      <w:r>
        <w:rPr>
          <w:noProof/>
        </w:rPr>
      </w:r>
      <w:r>
        <w:rPr>
          <w:noProof/>
        </w:rPr>
        <w:fldChar w:fldCharType="separate"/>
      </w:r>
      <w:r>
        <w:rPr>
          <w:noProof/>
        </w:rPr>
        <w:t>69</w:t>
      </w:r>
      <w:r>
        <w:rPr>
          <w:noProof/>
        </w:rPr>
        <w:fldChar w:fldCharType="end"/>
      </w:r>
    </w:p>
    <w:p w14:paraId="77A1E942" w14:textId="488191A4"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9.11.4</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ISAR_BS1534-1 (HOA3, Generic Audio, 768 kbps Split Rendering Link, Headphone Presentation)</w:t>
      </w:r>
      <w:r>
        <w:rPr>
          <w:noProof/>
        </w:rPr>
        <w:tab/>
      </w:r>
      <w:r>
        <w:rPr>
          <w:noProof/>
        </w:rPr>
        <w:fldChar w:fldCharType="begin" w:fldLock="1"/>
      </w:r>
      <w:r>
        <w:rPr>
          <w:noProof/>
        </w:rPr>
        <w:instrText xml:space="preserve"> PAGEREF _Toc167377013 \h </w:instrText>
      </w:r>
      <w:r>
        <w:rPr>
          <w:noProof/>
        </w:rPr>
      </w:r>
      <w:r>
        <w:rPr>
          <w:noProof/>
        </w:rPr>
        <w:fldChar w:fldCharType="separate"/>
      </w:r>
      <w:r>
        <w:rPr>
          <w:noProof/>
        </w:rPr>
        <w:t>70</w:t>
      </w:r>
      <w:r>
        <w:rPr>
          <w:noProof/>
        </w:rPr>
        <w:fldChar w:fldCharType="end"/>
      </w:r>
    </w:p>
    <w:p w14:paraId="197E897B" w14:textId="603464B4"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9.11.4.1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_Toc167377014 \h </w:instrText>
      </w:r>
      <w:r>
        <w:rPr>
          <w:noProof/>
        </w:rPr>
      </w:r>
      <w:r>
        <w:rPr>
          <w:noProof/>
        </w:rPr>
        <w:fldChar w:fldCharType="separate"/>
      </w:r>
      <w:r>
        <w:rPr>
          <w:noProof/>
        </w:rPr>
        <w:t>70</w:t>
      </w:r>
      <w:r>
        <w:rPr>
          <w:noProof/>
        </w:rPr>
        <w:fldChar w:fldCharType="end"/>
      </w:r>
    </w:p>
    <w:p w14:paraId="266CFAF1" w14:textId="01E0AA4E"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9.11.4.2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_Toc167377015 \h </w:instrText>
      </w:r>
      <w:r>
        <w:rPr>
          <w:noProof/>
        </w:rPr>
      </w:r>
      <w:r>
        <w:rPr>
          <w:noProof/>
        </w:rPr>
        <w:fldChar w:fldCharType="separate"/>
      </w:r>
      <w:r>
        <w:rPr>
          <w:noProof/>
        </w:rPr>
        <w:t>70</w:t>
      </w:r>
      <w:r>
        <w:rPr>
          <w:noProof/>
        </w:rPr>
        <w:fldChar w:fldCharType="end"/>
      </w:r>
    </w:p>
    <w:p w14:paraId="3DE3BF6D" w14:textId="4A15FC9D"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9.11.4.3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_Toc167377016 \h </w:instrText>
      </w:r>
      <w:r>
        <w:rPr>
          <w:noProof/>
        </w:rPr>
      </w:r>
      <w:r>
        <w:rPr>
          <w:noProof/>
        </w:rPr>
        <w:fldChar w:fldCharType="separate"/>
      </w:r>
      <w:r>
        <w:rPr>
          <w:noProof/>
        </w:rPr>
        <w:t>70</w:t>
      </w:r>
      <w:r>
        <w:rPr>
          <w:noProof/>
        </w:rPr>
        <w:fldChar w:fldCharType="end"/>
      </w:r>
    </w:p>
    <w:p w14:paraId="65338433" w14:textId="6F91390B"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Statistical analysis</w:t>
      </w:r>
      <w:r>
        <w:rPr>
          <w:noProof/>
        </w:rPr>
        <w:tab/>
      </w:r>
      <w:r>
        <w:rPr>
          <w:noProof/>
        </w:rPr>
        <w:fldChar w:fldCharType="begin" w:fldLock="1"/>
      </w:r>
      <w:r>
        <w:rPr>
          <w:noProof/>
        </w:rPr>
        <w:instrText xml:space="preserve"> PAGEREF _Toc167377017 \h </w:instrText>
      </w:r>
      <w:r>
        <w:rPr>
          <w:noProof/>
        </w:rPr>
      </w:r>
      <w:r>
        <w:rPr>
          <w:noProof/>
        </w:rPr>
        <w:fldChar w:fldCharType="separate"/>
      </w:r>
      <w:r>
        <w:rPr>
          <w:noProof/>
        </w:rPr>
        <w:t>72</w:t>
      </w:r>
      <w:r>
        <w:rPr>
          <w:noProof/>
        </w:rPr>
        <w:fldChar w:fldCharType="end"/>
      </w:r>
    </w:p>
    <w:p w14:paraId="04637CEF" w14:textId="01F32338"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9.11.4.5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_Toc167377018 \h </w:instrText>
      </w:r>
      <w:r>
        <w:rPr>
          <w:noProof/>
        </w:rPr>
      </w:r>
      <w:r>
        <w:rPr>
          <w:noProof/>
        </w:rPr>
        <w:fldChar w:fldCharType="separate"/>
      </w:r>
      <w:r>
        <w:rPr>
          <w:noProof/>
        </w:rPr>
        <w:t>72</w:t>
      </w:r>
      <w:r>
        <w:rPr>
          <w:noProof/>
        </w:rPr>
        <w:fldChar w:fldCharType="end"/>
      </w:r>
    </w:p>
    <w:p w14:paraId="77BC9F95" w14:textId="7173A5B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9.11.5</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ISAR_BS1534-2 (MC 7.1+4, Generic Audio, 768 kbps Split Rendering Link, Headphone Presentation)</w:t>
      </w:r>
      <w:r>
        <w:rPr>
          <w:noProof/>
        </w:rPr>
        <w:tab/>
      </w:r>
      <w:r>
        <w:rPr>
          <w:noProof/>
        </w:rPr>
        <w:fldChar w:fldCharType="begin" w:fldLock="1"/>
      </w:r>
      <w:r>
        <w:rPr>
          <w:noProof/>
        </w:rPr>
        <w:instrText xml:space="preserve"> PAGEREF _Toc167377019 \h </w:instrText>
      </w:r>
      <w:r>
        <w:rPr>
          <w:noProof/>
        </w:rPr>
      </w:r>
      <w:r>
        <w:rPr>
          <w:noProof/>
        </w:rPr>
        <w:fldChar w:fldCharType="separate"/>
      </w:r>
      <w:r>
        <w:rPr>
          <w:noProof/>
        </w:rPr>
        <w:t>72</w:t>
      </w:r>
      <w:r>
        <w:rPr>
          <w:noProof/>
        </w:rPr>
        <w:fldChar w:fldCharType="end"/>
      </w:r>
    </w:p>
    <w:p w14:paraId="1A431144" w14:textId="3C0204FF"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9.11.5.1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_Toc167377020 \h </w:instrText>
      </w:r>
      <w:r>
        <w:rPr>
          <w:noProof/>
        </w:rPr>
      </w:r>
      <w:r>
        <w:rPr>
          <w:noProof/>
        </w:rPr>
        <w:fldChar w:fldCharType="separate"/>
      </w:r>
      <w:r>
        <w:rPr>
          <w:noProof/>
        </w:rPr>
        <w:t>72</w:t>
      </w:r>
      <w:r>
        <w:rPr>
          <w:noProof/>
        </w:rPr>
        <w:fldChar w:fldCharType="end"/>
      </w:r>
    </w:p>
    <w:p w14:paraId="19FA142E" w14:textId="57E2BFD3"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9.11.5.2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_Toc167377021 \h </w:instrText>
      </w:r>
      <w:r>
        <w:rPr>
          <w:noProof/>
        </w:rPr>
      </w:r>
      <w:r>
        <w:rPr>
          <w:noProof/>
        </w:rPr>
        <w:fldChar w:fldCharType="separate"/>
      </w:r>
      <w:r>
        <w:rPr>
          <w:noProof/>
        </w:rPr>
        <w:t>72</w:t>
      </w:r>
      <w:r>
        <w:rPr>
          <w:noProof/>
        </w:rPr>
        <w:fldChar w:fldCharType="end"/>
      </w:r>
    </w:p>
    <w:p w14:paraId="29E4DE36" w14:textId="3241B59E"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_Toc167377022 \h </w:instrText>
      </w:r>
      <w:r>
        <w:rPr>
          <w:noProof/>
        </w:rPr>
      </w:r>
      <w:r>
        <w:rPr>
          <w:noProof/>
        </w:rPr>
        <w:fldChar w:fldCharType="separate"/>
      </w:r>
      <w:r>
        <w:rPr>
          <w:noProof/>
        </w:rPr>
        <w:t>72</w:t>
      </w:r>
      <w:r>
        <w:rPr>
          <w:noProof/>
        </w:rPr>
        <w:fldChar w:fldCharType="end"/>
      </w:r>
    </w:p>
    <w:p w14:paraId="4C2D8B9E" w14:textId="19AF9AAA"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9.11.5.4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_Toc167377023 \h </w:instrText>
      </w:r>
      <w:r>
        <w:rPr>
          <w:noProof/>
        </w:rPr>
      </w:r>
      <w:r>
        <w:rPr>
          <w:noProof/>
        </w:rPr>
        <w:fldChar w:fldCharType="separate"/>
      </w:r>
      <w:r>
        <w:rPr>
          <w:noProof/>
        </w:rPr>
        <w:t>74</w:t>
      </w:r>
      <w:r>
        <w:rPr>
          <w:noProof/>
        </w:rPr>
        <w:fldChar w:fldCharType="end"/>
      </w:r>
    </w:p>
    <w:p w14:paraId="0A52099D" w14:textId="4908E278"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9.11.5.5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_Toc167377024 \h </w:instrText>
      </w:r>
      <w:r>
        <w:rPr>
          <w:noProof/>
        </w:rPr>
      </w:r>
      <w:r>
        <w:rPr>
          <w:noProof/>
        </w:rPr>
        <w:fldChar w:fldCharType="separate"/>
      </w:r>
      <w:r>
        <w:rPr>
          <w:noProof/>
        </w:rPr>
        <w:t>74</w:t>
      </w:r>
      <w:r>
        <w:rPr>
          <w:noProof/>
        </w:rPr>
        <w:fldChar w:fldCharType="end"/>
      </w:r>
    </w:p>
    <w:p w14:paraId="08477E04" w14:textId="1E3F3BC0"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lastRenderedPageBreak/>
        <w:t>9.11.6</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ISAR_BS1534-3 (4 Objects, Generic Audio, 768 kbps Split Rendering Link, Headphone Presentation)</w:t>
      </w:r>
      <w:r>
        <w:rPr>
          <w:noProof/>
        </w:rPr>
        <w:tab/>
      </w:r>
      <w:r>
        <w:rPr>
          <w:noProof/>
        </w:rPr>
        <w:fldChar w:fldCharType="begin" w:fldLock="1"/>
      </w:r>
      <w:r>
        <w:rPr>
          <w:noProof/>
        </w:rPr>
        <w:instrText xml:space="preserve"> PAGEREF _Toc167377025 \h </w:instrText>
      </w:r>
      <w:r>
        <w:rPr>
          <w:noProof/>
        </w:rPr>
      </w:r>
      <w:r>
        <w:rPr>
          <w:noProof/>
        </w:rPr>
        <w:fldChar w:fldCharType="separate"/>
      </w:r>
      <w:r>
        <w:rPr>
          <w:noProof/>
        </w:rPr>
        <w:t>74</w:t>
      </w:r>
      <w:r>
        <w:rPr>
          <w:noProof/>
        </w:rPr>
        <w:fldChar w:fldCharType="end"/>
      </w:r>
    </w:p>
    <w:p w14:paraId="39BA18D9" w14:textId="1A04FB79"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9.11.6.1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_Toc167377026 \h </w:instrText>
      </w:r>
      <w:r>
        <w:rPr>
          <w:noProof/>
        </w:rPr>
      </w:r>
      <w:r>
        <w:rPr>
          <w:noProof/>
        </w:rPr>
        <w:fldChar w:fldCharType="separate"/>
      </w:r>
      <w:r>
        <w:rPr>
          <w:noProof/>
        </w:rPr>
        <w:t>74</w:t>
      </w:r>
      <w:r>
        <w:rPr>
          <w:noProof/>
        </w:rPr>
        <w:fldChar w:fldCharType="end"/>
      </w:r>
    </w:p>
    <w:p w14:paraId="33581BEB" w14:textId="0A0480C0"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9.11.6.2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_Toc167377027 \h </w:instrText>
      </w:r>
      <w:r>
        <w:rPr>
          <w:noProof/>
        </w:rPr>
      </w:r>
      <w:r>
        <w:rPr>
          <w:noProof/>
        </w:rPr>
        <w:fldChar w:fldCharType="separate"/>
      </w:r>
      <w:r>
        <w:rPr>
          <w:noProof/>
        </w:rPr>
        <w:t>74</w:t>
      </w:r>
      <w:r>
        <w:rPr>
          <w:noProof/>
        </w:rPr>
        <w:fldChar w:fldCharType="end"/>
      </w:r>
    </w:p>
    <w:p w14:paraId="5633CD1A" w14:textId="41D840A8"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9.11.6.3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_Toc167377028 \h </w:instrText>
      </w:r>
      <w:r>
        <w:rPr>
          <w:noProof/>
        </w:rPr>
      </w:r>
      <w:r>
        <w:rPr>
          <w:noProof/>
        </w:rPr>
        <w:fldChar w:fldCharType="separate"/>
      </w:r>
      <w:r>
        <w:rPr>
          <w:noProof/>
        </w:rPr>
        <w:t>74</w:t>
      </w:r>
      <w:r>
        <w:rPr>
          <w:noProof/>
        </w:rPr>
        <w:fldChar w:fldCharType="end"/>
      </w:r>
    </w:p>
    <w:p w14:paraId="1C504A45" w14:textId="7356482A"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9.11.6.4</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Statistical analysis</w:t>
      </w:r>
      <w:r>
        <w:rPr>
          <w:noProof/>
        </w:rPr>
        <w:tab/>
      </w:r>
      <w:r>
        <w:rPr>
          <w:noProof/>
        </w:rPr>
        <w:fldChar w:fldCharType="begin" w:fldLock="1"/>
      </w:r>
      <w:r>
        <w:rPr>
          <w:noProof/>
        </w:rPr>
        <w:instrText xml:space="preserve"> PAGEREF _Toc167377029 \h </w:instrText>
      </w:r>
      <w:r>
        <w:rPr>
          <w:noProof/>
        </w:rPr>
      </w:r>
      <w:r>
        <w:rPr>
          <w:noProof/>
        </w:rPr>
        <w:fldChar w:fldCharType="separate"/>
      </w:r>
      <w:r>
        <w:rPr>
          <w:noProof/>
        </w:rPr>
        <w:t>76</w:t>
      </w:r>
      <w:r>
        <w:rPr>
          <w:noProof/>
        </w:rPr>
        <w:fldChar w:fldCharType="end"/>
      </w:r>
    </w:p>
    <w:p w14:paraId="4F3DFB27" w14:textId="7CEA555A"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9.11.6.5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rFonts w:eastAsiaTheme="minorEastAsia"/>
          <w:noProof/>
          <w:lang w:val="en-US"/>
        </w:rPr>
        <w:t xml:space="preserve"> </w:t>
      </w:r>
      <w:r w:rsidRPr="00426DD4">
        <w:rPr>
          <w:noProof/>
          <w:lang w:val="en-US"/>
        </w:rPr>
        <w:t>Experimental conclusions</w:t>
      </w:r>
      <w:r>
        <w:rPr>
          <w:noProof/>
        </w:rPr>
        <w:tab/>
      </w:r>
      <w:r>
        <w:rPr>
          <w:noProof/>
        </w:rPr>
        <w:fldChar w:fldCharType="begin" w:fldLock="1"/>
      </w:r>
      <w:r>
        <w:rPr>
          <w:noProof/>
        </w:rPr>
        <w:instrText xml:space="preserve"> PAGEREF _Toc167377030 \h </w:instrText>
      </w:r>
      <w:r>
        <w:rPr>
          <w:noProof/>
        </w:rPr>
      </w:r>
      <w:r>
        <w:rPr>
          <w:noProof/>
        </w:rPr>
        <w:fldChar w:fldCharType="separate"/>
      </w:r>
      <w:r>
        <w:rPr>
          <w:noProof/>
        </w:rPr>
        <w:t>76</w:t>
      </w:r>
      <w:r>
        <w:rPr>
          <w:noProof/>
        </w:rPr>
        <w:fldChar w:fldCharType="end"/>
      </w:r>
    </w:p>
    <w:p w14:paraId="17D8E8F4" w14:textId="4285562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9.11.7</w:t>
      </w:r>
      <w:r w:rsidRPr="00C04264">
        <w:rPr>
          <w:rFonts w:asciiTheme="minorHAnsi" w:eastAsiaTheme="minorEastAsia" w:hAnsiTheme="minorHAnsi" w:cstheme="minorBidi"/>
          <w:noProof/>
          <w:kern w:val="2"/>
          <w:sz w:val="24"/>
          <w:szCs w:val="24"/>
          <w:lang w:val="en-US" w:eastAsia="zh-CN"/>
          <w14:ligatures w14:val="standardContextual"/>
        </w:rPr>
        <w:tab/>
      </w:r>
      <w:r>
        <w:rPr>
          <w:noProof/>
        </w:rPr>
        <w:t>ISAR Selection Experiment ISAR_BS1534-4 (MASA 2TC, Generic Audio, 768 kbps Split Rendering Link, Headphone Presentation)</w:t>
      </w:r>
      <w:r>
        <w:rPr>
          <w:noProof/>
        </w:rPr>
        <w:tab/>
      </w:r>
      <w:r>
        <w:rPr>
          <w:noProof/>
        </w:rPr>
        <w:fldChar w:fldCharType="begin" w:fldLock="1"/>
      </w:r>
      <w:r>
        <w:rPr>
          <w:noProof/>
        </w:rPr>
        <w:instrText xml:space="preserve"> PAGEREF _Toc167377031 \h </w:instrText>
      </w:r>
      <w:r>
        <w:rPr>
          <w:noProof/>
        </w:rPr>
      </w:r>
      <w:r>
        <w:rPr>
          <w:noProof/>
        </w:rPr>
        <w:fldChar w:fldCharType="separate"/>
      </w:r>
      <w:r>
        <w:rPr>
          <w:noProof/>
        </w:rPr>
        <w:t>76</w:t>
      </w:r>
      <w:r>
        <w:rPr>
          <w:noProof/>
        </w:rPr>
        <w:fldChar w:fldCharType="end"/>
      </w:r>
    </w:p>
    <w:p w14:paraId="776D8DB0" w14:textId="3C3BF462"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9.11.7.1</w:t>
      </w:r>
      <w:r w:rsidRPr="00C04264">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fldLock="1"/>
      </w:r>
      <w:r>
        <w:rPr>
          <w:noProof/>
        </w:rPr>
        <w:instrText xml:space="preserve"> PAGEREF _Toc167377032 \h </w:instrText>
      </w:r>
      <w:r>
        <w:rPr>
          <w:noProof/>
        </w:rPr>
      </w:r>
      <w:r>
        <w:rPr>
          <w:noProof/>
        </w:rPr>
        <w:fldChar w:fldCharType="separate"/>
      </w:r>
      <w:r>
        <w:rPr>
          <w:noProof/>
        </w:rPr>
        <w:t>76</w:t>
      </w:r>
      <w:r>
        <w:rPr>
          <w:noProof/>
        </w:rPr>
        <w:fldChar w:fldCharType="end"/>
      </w:r>
    </w:p>
    <w:p w14:paraId="40E189DB" w14:textId="64A12099"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Pr>
          <w:noProof/>
        </w:rPr>
        <w:t>9.11.7.2</w:t>
      </w:r>
      <w:r w:rsidRPr="00C04264">
        <w:rPr>
          <w:rFonts w:asciiTheme="minorHAnsi" w:eastAsiaTheme="minorEastAsia" w:hAnsiTheme="minorHAnsi" w:cstheme="minorBidi"/>
          <w:noProof/>
          <w:kern w:val="2"/>
          <w:sz w:val="24"/>
          <w:szCs w:val="24"/>
          <w:lang w:val="en-US" w:eastAsia="zh-CN"/>
          <w14:ligatures w14:val="standardContextual"/>
        </w:rPr>
        <w:tab/>
      </w:r>
      <w:r>
        <w:rPr>
          <w:noProof/>
        </w:rPr>
        <w:t>Test conditions</w:t>
      </w:r>
      <w:r>
        <w:rPr>
          <w:noProof/>
        </w:rPr>
        <w:tab/>
      </w:r>
      <w:r>
        <w:rPr>
          <w:noProof/>
        </w:rPr>
        <w:fldChar w:fldCharType="begin" w:fldLock="1"/>
      </w:r>
      <w:r>
        <w:rPr>
          <w:noProof/>
        </w:rPr>
        <w:instrText xml:space="preserve"> PAGEREF _Toc167377033 \h </w:instrText>
      </w:r>
      <w:r>
        <w:rPr>
          <w:noProof/>
        </w:rPr>
      </w:r>
      <w:r>
        <w:rPr>
          <w:noProof/>
        </w:rPr>
        <w:fldChar w:fldCharType="separate"/>
      </w:r>
      <w:r>
        <w:rPr>
          <w:noProof/>
        </w:rPr>
        <w:t>76</w:t>
      </w:r>
      <w:r>
        <w:rPr>
          <w:noProof/>
        </w:rPr>
        <w:fldChar w:fldCharType="end"/>
      </w:r>
    </w:p>
    <w:p w14:paraId="27726636" w14:textId="4042BCA1"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9.11.7.3</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 xml:space="preserve"> Result plots</w:t>
      </w:r>
      <w:r>
        <w:rPr>
          <w:noProof/>
        </w:rPr>
        <w:tab/>
      </w:r>
      <w:r>
        <w:rPr>
          <w:noProof/>
        </w:rPr>
        <w:fldChar w:fldCharType="begin" w:fldLock="1"/>
      </w:r>
      <w:r>
        <w:rPr>
          <w:noProof/>
        </w:rPr>
        <w:instrText xml:space="preserve"> PAGEREF _Toc167377034 \h </w:instrText>
      </w:r>
      <w:r>
        <w:rPr>
          <w:noProof/>
        </w:rPr>
      </w:r>
      <w:r>
        <w:rPr>
          <w:noProof/>
        </w:rPr>
        <w:fldChar w:fldCharType="separate"/>
      </w:r>
      <w:r>
        <w:rPr>
          <w:noProof/>
        </w:rPr>
        <w:t>76</w:t>
      </w:r>
      <w:r>
        <w:rPr>
          <w:noProof/>
        </w:rPr>
        <w:fldChar w:fldCharType="end"/>
      </w:r>
    </w:p>
    <w:p w14:paraId="6AC7DC50" w14:textId="42FC238D"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rFonts w:eastAsiaTheme="minorEastAsia"/>
          <w:noProof/>
          <w:lang w:val="en-US"/>
        </w:rPr>
        <w:t>9.11.7.4</w:t>
      </w:r>
      <w:r w:rsidRPr="00C04264">
        <w:rPr>
          <w:rFonts w:asciiTheme="minorHAnsi" w:eastAsiaTheme="minorEastAsia" w:hAnsiTheme="minorHAnsi" w:cstheme="minorBidi"/>
          <w:noProof/>
          <w:kern w:val="2"/>
          <w:sz w:val="24"/>
          <w:szCs w:val="24"/>
          <w:lang w:val="en-US" w:eastAsia="zh-CN"/>
          <w14:ligatures w14:val="standardContextual"/>
        </w:rPr>
        <w:tab/>
      </w:r>
      <w:r>
        <w:rPr>
          <w:noProof/>
        </w:rPr>
        <w:t>Statistical analysis</w:t>
      </w:r>
      <w:r>
        <w:rPr>
          <w:noProof/>
        </w:rPr>
        <w:tab/>
      </w:r>
      <w:r>
        <w:rPr>
          <w:noProof/>
        </w:rPr>
        <w:fldChar w:fldCharType="begin" w:fldLock="1"/>
      </w:r>
      <w:r>
        <w:rPr>
          <w:noProof/>
        </w:rPr>
        <w:instrText xml:space="preserve"> PAGEREF _Toc167377035 \h </w:instrText>
      </w:r>
      <w:r>
        <w:rPr>
          <w:noProof/>
        </w:rPr>
      </w:r>
      <w:r>
        <w:rPr>
          <w:noProof/>
        </w:rPr>
        <w:fldChar w:fldCharType="separate"/>
      </w:r>
      <w:r>
        <w:rPr>
          <w:noProof/>
        </w:rPr>
        <w:t>78</w:t>
      </w:r>
      <w:r>
        <w:rPr>
          <w:noProof/>
        </w:rPr>
        <w:fldChar w:fldCharType="end"/>
      </w:r>
    </w:p>
    <w:p w14:paraId="105BD9D5" w14:textId="682D75E0" w:rsidR="00BC50F1" w:rsidRPr="00C04264" w:rsidRDefault="00BC50F1">
      <w:pPr>
        <w:pStyle w:val="Verzeichnis4"/>
        <w:rPr>
          <w:rFonts w:asciiTheme="minorHAnsi" w:eastAsiaTheme="minorEastAsia" w:hAnsiTheme="minorHAnsi" w:cstheme="minorBidi"/>
          <w:noProof/>
          <w:kern w:val="2"/>
          <w:sz w:val="24"/>
          <w:szCs w:val="24"/>
          <w:lang w:val="en-US" w:eastAsia="zh-CN"/>
          <w14:ligatures w14:val="standardContextual"/>
        </w:rPr>
      </w:pPr>
      <w:r w:rsidRPr="00426DD4">
        <w:rPr>
          <w:noProof/>
          <w:lang w:val="en-US"/>
        </w:rPr>
        <w:t>9.11.7.5</w:t>
      </w:r>
      <w:r w:rsidRPr="00C04264">
        <w:rPr>
          <w:rFonts w:asciiTheme="minorHAnsi" w:eastAsiaTheme="minorEastAsia" w:hAnsiTheme="minorHAnsi" w:cstheme="minorBidi"/>
          <w:noProof/>
          <w:kern w:val="2"/>
          <w:sz w:val="24"/>
          <w:szCs w:val="24"/>
          <w:lang w:val="en-US" w:eastAsia="zh-CN"/>
          <w14:ligatures w14:val="standardContextual"/>
        </w:rPr>
        <w:tab/>
      </w:r>
      <w:r w:rsidRPr="00426DD4">
        <w:rPr>
          <w:noProof/>
          <w:lang w:val="en-US"/>
        </w:rPr>
        <w:t>Experimental conclusions</w:t>
      </w:r>
      <w:r>
        <w:rPr>
          <w:noProof/>
        </w:rPr>
        <w:tab/>
      </w:r>
      <w:r>
        <w:rPr>
          <w:noProof/>
        </w:rPr>
        <w:fldChar w:fldCharType="begin" w:fldLock="1"/>
      </w:r>
      <w:r>
        <w:rPr>
          <w:noProof/>
        </w:rPr>
        <w:instrText xml:space="preserve"> PAGEREF _Toc167377036 \h </w:instrText>
      </w:r>
      <w:r>
        <w:rPr>
          <w:noProof/>
        </w:rPr>
      </w:r>
      <w:r>
        <w:rPr>
          <w:noProof/>
        </w:rPr>
        <w:fldChar w:fldCharType="separate"/>
      </w:r>
      <w:r>
        <w:rPr>
          <w:noProof/>
        </w:rPr>
        <w:t>78</w:t>
      </w:r>
      <w:r>
        <w:rPr>
          <w:noProof/>
        </w:rPr>
        <w:fldChar w:fldCharType="end"/>
      </w:r>
    </w:p>
    <w:p w14:paraId="2EC08218" w14:textId="4CA8F637"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10</w:t>
      </w:r>
      <w:r w:rsidRPr="00C04264">
        <w:rPr>
          <w:rFonts w:asciiTheme="minorHAnsi" w:eastAsiaTheme="minorEastAsia" w:hAnsiTheme="minorHAnsi" w:cstheme="minorBidi"/>
          <w:noProof/>
          <w:kern w:val="2"/>
          <w:sz w:val="24"/>
          <w:szCs w:val="24"/>
          <w:lang w:val="en-US" w:eastAsia="zh-CN"/>
          <w14:ligatures w14:val="standardContextual"/>
        </w:rPr>
        <w:tab/>
      </w:r>
      <w:r>
        <w:rPr>
          <w:noProof/>
        </w:rPr>
        <w:t>Objective Evaluations</w:t>
      </w:r>
      <w:r>
        <w:rPr>
          <w:noProof/>
        </w:rPr>
        <w:tab/>
      </w:r>
      <w:r>
        <w:rPr>
          <w:noProof/>
        </w:rPr>
        <w:fldChar w:fldCharType="begin" w:fldLock="1"/>
      </w:r>
      <w:r>
        <w:rPr>
          <w:noProof/>
        </w:rPr>
        <w:instrText xml:space="preserve"> PAGEREF _Toc167377037 \h </w:instrText>
      </w:r>
      <w:r>
        <w:rPr>
          <w:noProof/>
        </w:rPr>
      </w:r>
      <w:r>
        <w:rPr>
          <w:noProof/>
        </w:rPr>
        <w:fldChar w:fldCharType="separate"/>
      </w:r>
      <w:r>
        <w:rPr>
          <w:noProof/>
        </w:rPr>
        <w:t>78</w:t>
      </w:r>
      <w:r>
        <w:rPr>
          <w:noProof/>
        </w:rPr>
        <w:fldChar w:fldCharType="end"/>
      </w:r>
    </w:p>
    <w:p w14:paraId="2A4B91A9" w14:textId="5AB38F6B" w:rsidR="00BC50F1" w:rsidRPr="00C04264" w:rsidRDefault="00BC50F1">
      <w:pPr>
        <w:pStyle w:val="Verzeichnis2"/>
        <w:rPr>
          <w:rFonts w:asciiTheme="minorHAnsi" w:eastAsiaTheme="minorEastAsia" w:hAnsiTheme="minorHAnsi" w:cstheme="minorBidi"/>
          <w:noProof/>
          <w:kern w:val="2"/>
          <w:sz w:val="24"/>
          <w:szCs w:val="24"/>
          <w:lang w:val="en-US" w:eastAsia="zh-CN"/>
          <w14:ligatures w14:val="standardContextual"/>
        </w:rPr>
      </w:pPr>
      <w:r>
        <w:rPr>
          <w:noProof/>
        </w:rPr>
        <w:t>10.1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 and Delay Analysis</w:t>
      </w:r>
      <w:r>
        <w:rPr>
          <w:noProof/>
        </w:rPr>
        <w:tab/>
      </w:r>
      <w:r>
        <w:rPr>
          <w:noProof/>
        </w:rPr>
        <w:fldChar w:fldCharType="begin" w:fldLock="1"/>
      </w:r>
      <w:r>
        <w:rPr>
          <w:noProof/>
        </w:rPr>
        <w:instrText xml:space="preserve"> PAGEREF _Toc167377038 \h </w:instrText>
      </w:r>
      <w:r>
        <w:rPr>
          <w:noProof/>
        </w:rPr>
      </w:r>
      <w:r>
        <w:rPr>
          <w:noProof/>
        </w:rPr>
        <w:fldChar w:fldCharType="separate"/>
      </w:r>
      <w:r>
        <w:rPr>
          <w:noProof/>
        </w:rPr>
        <w:t>78</w:t>
      </w:r>
      <w:r>
        <w:rPr>
          <w:noProof/>
        </w:rPr>
        <w:fldChar w:fldCharType="end"/>
      </w:r>
    </w:p>
    <w:p w14:paraId="301FCA0D" w14:textId="03392302"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10.1.1</w:t>
      </w:r>
      <w:r w:rsidRPr="00C04264">
        <w:rPr>
          <w:rFonts w:asciiTheme="minorHAnsi" w:eastAsiaTheme="minorEastAsia" w:hAnsiTheme="minorHAnsi" w:cstheme="minorBidi"/>
          <w:noProof/>
          <w:kern w:val="2"/>
          <w:sz w:val="24"/>
          <w:szCs w:val="24"/>
          <w:lang w:val="en-US" w:eastAsia="zh-CN"/>
          <w14:ligatures w14:val="standardContextual"/>
        </w:rPr>
        <w:tab/>
      </w:r>
      <w:r>
        <w:rPr>
          <w:noProof/>
        </w:rPr>
        <w:t>Complexity</w:t>
      </w:r>
      <w:r>
        <w:rPr>
          <w:noProof/>
        </w:rPr>
        <w:tab/>
      </w:r>
      <w:r>
        <w:rPr>
          <w:noProof/>
        </w:rPr>
        <w:fldChar w:fldCharType="begin" w:fldLock="1"/>
      </w:r>
      <w:r>
        <w:rPr>
          <w:noProof/>
        </w:rPr>
        <w:instrText xml:space="preserve"> PAGEREF _Toc167377039 \h </w:instrText>
      </w:r>
      <w:r>
        <w:rPr>
          <w:noProof/>
        </w:rPr>
      </w:r>
      <w:r>
        <w:rPr>
          <w:noProof/>
        </w:rPr>
        <w:fldChar w:fldCharType="separate"/>
      </w:r>
      <w:r>
        <w:rPr>
          <w:noProof/>
        </w:rPr>
        <w:t>78</w:t>
      </w:r>
      <w:r>
        <w:rPr>
          <w:noProof/>
        </w:rPr>
        <w:fldChar w:fldCharType="end"/>
      </w:r>
    </w:p>
    <w:p w14:paraId="4E971D67" w14:textId="673FA7D5" w:rsidR="00BC50F1" w:rsidRPr="00C04264" w:rsidRDefault="00BC50F1">
      <w:pPr>
        <w:pStyle w:val="Verzeichnis3"/>
        <w:rPr>
          <w:rFonts w:asciiTheme="minorHAnsi" w:eastAsiaTheme="minorEastAsia" w:hAnsiTheme="minorHAnsi" w:cstheme="minorBidi"/>
          <w:noProof/>
          <w:kern w:val="2"/>
          <w:sz w:val="24"/>
          <w:szCs w:val="24"/>
          <w:lang w:val="en-US" w:eastAsia="zh-CN"/>
          <w14:ligatures w14:val="standardContextual"/>
        </w:rPr>
      </w:pPr>
      <w:r>
        <w:rPr>
          <w:noProof/>
        </w:rPr>
        <w:t>10.1.2</w:t>
      </w:r>
      <w:r w:rsidRPr="00C04264">
        <w:rPr>
          <w:rFonts w:asciiTheme="minorHAnsi" w:eastAsiaTheme="minorEastAsia" w:hAnsiTheme="minorHAnsi" w:cstheme="minorBidi"/>
          <w:noProof/>
          <w:kern w:val="2"/>
          <w:sz w:val="24"/>
          <w:szCs w:val="24"/>
          <w:lang w:val="en-US" w:eastAsia="zh-CN"/>
          <w14:ligatures w14:val="standardContextual"/>
        </w:rPr>
        <w:tab/>
      </w:r>
      <w:r>
        <w:rPr>
          <w:noProof/>
        </w:rPr>
        <w:t>Algorithmic Delay</w:t>
      </w:r>
      <w:r>
        <w:rPr>
          <w:noProof/>
        </w:rPr>
        <w:tab/>
      </w:r>
      <w:r>
        <w:rPr>
          <w:noProof/>
        </w:rPr>
        <w:fldChar w:fldCharType="begin" w:fldLock="1"/>
      </w:r>
      <w:r>
        <w:rPr>
          <w:noProof/>
        </w:rPr>
        <w:instrText xml:space="preserve"> PAGEREF _Toc167377040 \h </w:instrText>
      </w:r>
      <w:r>
        <w:rPr>
          <w:noProof/>
        </w:rPr>
      </w:r>
      <w:r>
        <w:rPr>
          <w:noProof/>
        </w:rPr>
        <w:fldChar w:fldCharType="separate"/>
      </w:r>
      <w:r>
        <w:rPr>
          <w:noProof/>
        </w:rPr>
        <w:t>78</w:t>
      </w:r>
      <w:r>
        <w:rPr>
          <w:noProof/>
        </w:rPr>
        <w:fldChar w:fldCharType="end"/>
      </w:r>
    </w:p>
    <w:p w14:paraId="164FD99A" w14:textId="092EBFA9" w:rsidR="00BC50F1" w:rsidRPr="00C04264" w:rsidRDefault="00BC50F1">
      <w:pPr>
        <w:pStyle w:val="Verzeichnis8"/>
        <w:rPr>
          <w:rFonts w:asciiTheme="minorHAnsi" w:eastAsiaTheme="minorEastAsia" w:hAnsiTheme="minorHAnsi" w:cstheme="minorBidi"/>
          <w:b w:val="0"/>
          <w:noProof/>
          <w:kern w:val="2"/>
          <w:sz w:val="24"/>
          <w:szCs w:val="24"/>
          <w:lang w:val="en-US" w:eastAsia="zh-CN"/>
          <w14:ligatures w14:val="standardContextual"/>
        </w:rPr>
      </w:pPr>
      <w:r>
        <w:rPr>
          <w:noProof/>
        </w:rPr>
        <w:t>Annex A: ToR Tests in Selection Phase</w:t>
      </w:r>
      <w:r>
        <w:rPr>
          <w:noProof/>
        </w:rPr>
        <w:tab/>
      </w:r>
      <w:r>
        <w:rPr>
          <w:noProof/>
        </w:rPr>
        <w:fldChar w:fldCharType="begin" w:fldLock="1"/>
      </w:r>
      <w:r>
        <w:rPr>
          <w:noProof/>
        </w:rPr>
        <w:instrText xml:space="preserve"> PAGEREF _Toc167377041 \h </w:instrText>
      </w:r>
      <w:r>
        <w:rPr>
          <w:noProof/>
        </w:rPr>
      </w:r>
      <w:r>
        <w:rPr>
          <w:noProof/>
        </w:rPr>
        <w:fldChar w:fldCharType="separate"/>
      </w:r>
      <w:r>
        <w:rPr>
          <w:noProof/>
        </w:rPr>
        <w:t>80</w:t>
      </w:r>
      <w:r>
        <w:rPr>
          <w:noProof/>
        </w:rPr>
        <w:fldChar w:fldCharType="end"/>
      </w:r>
    </w:p>
    <w:p w14:paraId="105BB2FA" w14:textId="7C28ECFC" w:rsidR="00BC50F1" w:rsidRPr="00C04264" w:rsidRDefault="00BC50F1">
      <w:pPr>
        <w:pStyle w:val="Verzeichnis1"/>
        <w:rPr>
          <w:rFonts w:asciiTheme="minorHAnsi" w:eastAsiaTheme="minorEastAsia" w:hAnsiTheme="minorHAnsi" w:cstheme="minorBidi"/>
          <w:noProof/>
          <w:kern w:val="2"/>
          <w:sz w:val="24"/>
          <w:szCs w:val="24"/>
          <w:lang w:val="en-US" w:eastAsia="zh-CN"/>
          <w14:ligatures w14:val="standardContextual"/>
        </w:rPr>
      </w:pPr>
      <w:r>
        <w:rPr>
          <w:noProof/>
        </w:rPr>
        <w:t>A.1</w:t>
      </w:r>
      <w:r w:rsidRPr="00C04264">
        <w:rPr>
          <w:rFonts w:asciiTheme="minorHAnsi" w:eastAsiaTheme="minorEastAsia" w:hAnsiTheme="minorHAnsi" w:cstheme="minorBidi"/>
          <w:noProof/>
          <w:kern w:val="2"/>
          <w:sz w:val="24"/>
          <w:szCs w:val="24"/>
          <w:lang w:val="en-US" w:eastAsia="zh-CN"/>
          <w14:ligatures w14:val="standardContextual"/>
        </w:rPr>
        <w:tab/>
      </w:r>
      <w:r>
        <w:rPr>
          <w:noProof/>
        </w:rPr>
        <w:t>ToR Tests for Requirements</w:t>
      </w:r>
      <w:r>
        <w:rPr>
          <w:noProof/>
        </w:rPr>
        <w:tab/>
      </w:r>
      <w:r>
        <w:rPr>
          <w:noProof/>
        </w:rPr>
        <w:fldChar w:fldCharType="begin" w:fldLock="1"/>
      </w:r>
      <w:r>
        <w:rPr>
          <w:noProof/>
        </w:rPr>
        <w:instrText xml:space="preserve"> PAGEREF _Toc167377042 \h </w:instrText>
      </w:r>
      <w:r>
        <w:rPr>
          <w:noProof/>
        </w:rPr>
      </w:r>
      <w:r>
        <w:rPr>
          <w:noProof/>
        </w:rPr>
        <w:fldChar w:fldCharType="separate"/>
      </w:r>
      <w:r>
        <w:rPr>
          <w:noProof/>
        </w:rPr>
        <w:t>80</w:t>
      </w:r>
      <w:r>
        <w:rPr>
          <w:noProof/>
        </w:rPr>
        <w:fldChar w:fldCharType="end"/>
      </w:r>
    </w:p>
    <w:p w14:paraId="28EDE5FB" w14:textId="44CCDE88" w:rsidR="00BC50F1" w:rsidRPr="00C04264" w:rsidRDefault="00BC50F1">
      <w:pPr>
        <w:pStyle w:val="Verzeichnis8"/>
        <w:rPr>
          <w:rFonts w:asciiTheme="minorHAnsi" w:eastAsiaTheme="minorEastAsia" w:hAnsiTheme="minorHAnsi" w:cstheme="minorBidi"/>
          <w:b w:val="0"/>
          <w:noProof/>
          <w:kern w:val="2"/>
          <w:sz w:val="24"/>
          <w:szCs w:val="24"/>
          <w:lang w:val="en-US" w:eastAsia="zh-CN"/>
          <w14:ligatures w14:val="standardContextual"/>
        </w:rPr>
      </w:pPr>
      <w:r>
        <w:rPr>
          <w:noProof/>
        </w:rPr>
        <w:t>Annex B:</w:t>
      </w:r>
      <w:r w:rsidRPr="00C04264">
        <w:rPr>
          <w:rFonts w:asciiTheme="minorHAnsi" w:eastAsiaTheme="minorEastAsia" w:hAnsiTheme="minorHAnsi" w:cstheme="minorBidi"/>
          <w:b w:val="0"/>
          <w:noProof/>
          <w:kern w:val="2"/>
          <w:sz w:val="24"/>
          <w:szCs w:val="24"/>
          <w:lang w:val="en-US" w:eastAsia="zh-CN"/>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_Toc167377043 \h </w:instrText>
      </w:r>
      <w:r>
        <w:rPr>
          <w:noProof/>
        </w:rPr>
      </w:r>
      <w:r>
        <w:rPr>
          <w:noProof/>
        </w:rPr>
        <w:fldChar w:fldCharType="separate"/>
      </w:r>
      <w:r>
        <w:rPr>
          <w:noProof/>
        </w:rPr>
        <w:t>82</w:t>
      </w:r>
      <w:r>
        <w:rPr>
          <w:noProof/>
        </w:rPr>
        <w:fldChar w:fldCharType="end"/>
      </w:r>
    </w:p>
    <w:p w14:paraId="499C9AC3" w14:textId="6C4E3977" w:rsidR="00BC50F1" w:rsidRDefault="00BC50F1">
      <w:pPr>
        <w:pStyle w:val="Verzeichnis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C : IVAS Selection Phase Testplan</w:t>
      </w:r>
      <w:r>
        <w:rPr>
          <w:noProof/>
        </w:rPr>
        <w:tab/>
      </w:r>
      <w:r>
        <w:rPr>
          <w:noProof/>
        </w:rPr>
        <w:fldChar w:fldCharType="begin" w:fldLock="1"/>
      </w:r>
      <w:r>
        <w:rPr>
          <w:noProof/>
        </w:rPr>
        <w:instrText xml:space="preserve"> PAGEREF _Toc167377044 \h </w:instrText>
      </w:r>
      <w:r>
        <w:rPr>
          <w:noProof/>
        </w:rPr>
      </w:r>
      <w:r>
        <w:rPr>
          <w:noProof/>
        </w:rPr>
        <w:fldChar w:fldCharType="separate"/>
      </w:r>
      <w:r>
        <w:rPr>
          <w:noProof/>
        </w:rPr>
        <w:t>84</w:t>
      </w:r>
      <w:r>
        <w:rPr>
          <w:noProof/>
        </w:rPr>
        <w:fldChar w:fldCharType="end"/>
      </w:r>
    </w:p>
    <w:p w14:paraId="17E9F6BF" w14:textId="2A7BB3E3"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w:t>
      </w:r>
      <w:r>
        <w:rPr>
          <w:rFonts w:asciiTheme="minorHAnsi" w:eastAsiaTheme="minorEastAsia" w:hAnsiTheme="minorHAnsi" w:cstheme="minorBidi"/>
          <w:noProof/>
          <w:kern w:val="2"/>
          <w:sz w:val="24"/>
          <w:szCs w:val="24"/>
          <w:lang w:val="de-DE" w:eastAsia="zh-CN"/>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_Toc167377045 \h </w:instrText>
      </w:r>
      <w:r>
        <w:rPr>
          <w:noProof/>
        </w:rPr>
      </w:r>
      <w:r>
        <w:rPr>
          <w:noProof/>
        </w:rPr>
        <w:fldChar w:fldCharType="separate"/>
      </w:r>
      <w:r>
        <w:rPr>
          <w:noProof/>
        </w:rPr>
        <w:t>84</w:t>
      </w:r>
      <w:r>
        <w:rPr>
          <w:noProof/>
        </w:rPr>
        <w:fldChar w:fldCharType="end"/>
      </w:r>
    </w:p>
    <w:p w14:paraId="05ABB0F1" w14:textId="23D7D714"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_Toc167377046 \h </w:instrText>
      </w:r>
      <w:r>
        <w:rPr>
          <w:noProof/>
        </w:rPr>
      </w:r>
      <w:r>
        <w:rPr>
          <w:noProof/>
        </w:rPr>
        <w:fldChar w:fldCharType="separate"/>
      </w:r>
      <w:r>
        <w:rPr>
          <w:noProof/>
        </w:rPr>
        <w:t>84</w:t>
      </w:r>
      <w:r>
        <w:rPr>
          <w:noProof/>
        </w:rPr>
        <w:fldChar w:fldCharType="end"/>
      </w:r>
    </w:p>
    <w:p w14:paraId="26AFBFD4" w14:textId="0315E9DB"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C.1.2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_Toc167377047 \h </w:instrText>
      </w:r>
      <w:r>
        <w:rPr>
          <w:noProof/>
        </w:rPr>
      </w:r>
      <w:r>
        <w:rPr>
          <w:noProof/>
        </w:rPr>
        <w:fldChar w:fldCharType="separate"/>
      </w:r>
      <w:r>
        <w:rPr>
          <w:noProof/>
        </w:rPr>
        <w:t>86</w:t>
      </w:r>
      <w:r>
        <w:rPr>
          <w:noProof/>
        </w:rPr>
        <w:fldChar w:fldCharType="end"/>
      </w:r>
    </w:p>
    <w:p w14:paraId="3F5EFD49" w14:textId="5B74ECF3"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C.2</w:t>
      </w:r>
      <w:r>
        <w:rPr>
          <w:rFonts w:asciiTheme="minorHAnsi" w:eastAsiaTheme="minorEastAsia" w:hAnsiTheme="minorHAnsi" w:cstheme="minorBidi"/>
          <w:noProof/>
          <w:kern w:val="2"/>
          <w:sz w:val="24"/>
          <w:szCs w:val="24"/>
          <w:lang w:val="de-DE" w:eastAsia="zh-CN"/>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_Toc167377048 \h </w:instrText>
      </w:r>
      <w:r>
        <w:rPr>
          <w:noProof/>
        </w:rPr>
      </w:r>
      <w:r>
        <w:rPr>
          <w:noProof/>
        </w:rPr>
        <w:fldChar w:fldCharType="separate"/>
      </w:r>
      <w:r>
        <w:rPr>
          <w:noProof/>
        </w:rPr>
        <w:t>88</w:t>
      </w:r>
      <w:r>
        <w:rPr>
          <w:noProof/>
        </w:rPr>
        <w:fldChar w:fldCharType="end"/>
      </w:r>
    </w:p>
    <w:p w14:paraId="3A27A81F" w14:textId="00A2D726"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_Toc167377049 \h </w:instrText>
      </w:r>
      <w:r>
        <w:rPr>
          <w:noProof/>
        </w:rPr>
      </w:r>
      <w:r>
        <w:rPr>
          <w:noProof/>
        </w:rPr>
        <w:fldChar w:fldCharType="separate"/>
      </w:r>
      <w:r>
        <w:rPr>
          <w:noProof/>
        </w:rPr>
        <w:t>88</w:t>
      </w:r>
      <w:r>
        <w:rPr>
          <w:noProof/>
        </w:rPr>
        <w:fldChar w:fldCharType="end"/>
      </w:r>
    </w:p>
    <w:p w14:paraId="1E69757F" w14:textId="1CC44360"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_Toc167377050 \h </w:instrText>
      </w:r>
      <w:r>
        <w:rPr>
          <w:noProof/>
        </w:rPr>
      </w:r>
      <w:r>
        <w:rPr>
          <w:noProof/>
        </w:rPr>
        <w:fldChar w:fldCharType="separate"/>
      </w:r>
      <w:r>
        <w:rPr>
          <w:noProof/>
        </w:rPr>
        <w:t>89</w:t>
      </w:r>
      <w:r>
        <w:rPr>
          <w:noProof/>
        </w:rPr>
        <w:fldChar w:fldCharType="end"/>
      </w:r>
    </w:p>
    <w:p w14:paraId="4ECD4082" w14:textId="48D78FFD"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C.3</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_Toc167377051 \h </w:instrText>
      </w:r>
      <w:r>
        <w:rPr>
          <w:noProof/>
        </w:rPr>
      </w:r>
      <w:r>
        <w:rPr>
          <w:noProof/>
        </w:rPr>
        <w:fldChar w:fldCharType="separate"/>
      </w:r>
      <w:r>
        <w:rPr>
          <w:noProof/>
        </w:rPr>
        <w:t>92</w:t>
      </w:r>
      <w:r>
        <w:rPr>
          <w:noProof/>
        </w:rPr>
        <w:fldChar w:fldCharType="end"/>
      </w:r>
    </w:p>
    <w:p w14:paraId="33309DFC" w14:textId="462149A7"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C.3.1</w:t>
      </w:r>
      <w:r>
        <w:rPr>
          <w:rFonts w:asciiTheme="minorHAnsi" w:eastAsiaTheme="minorEastAsia" w:hAnsiTheme="minorHAnsi" w:cstheme="minorBidi"/>
          <w:noProof/>
          <w:kern w:val="2"/>
          <w:sz w:val="24"/>
          <w:szCs w:val="24"/>
          <w:lang w:val="de-DE" w:eastAsia="zh-CN"/>
          <w14:ligatures w14:val="standardContextual"/>
        </w:rPr>
        <w:tab/>
      </w:r>
      <w:r>
        <w:rPr>
          <w:noProof/>
        </w:rPr>
        <w:t xml:space="preserve"> Experiment setup</w:t>
      </w:r>
      <w:r>
        <w:rPr>
          <w:noProof/>
        </w:rPr>
        <w:tab/>
      </w:r>
      <w:r>
        <w:rPr>
          <w:noProof/>
        </w:rPr>
        <w:fldChar w:fldCharType="begin" w:fldLock="1"/>
      </w:r>
      <w:r>
        <w:rPr>
          <w:noProof/>
        </w:rPr>
        <w:instrText xml:space="preserve"> PAGEREF _Toc167377052 \h </w:instrText>
      </w:r>
      <w:r>
        <w:rPr>
          <w:noProof/>
        </w:rPr>
      </w:r>
      <w:r>
        <w:rPr>
          <w:noProof/>
        </w:rPr>
        <w:fldChar w:fldCharType="separate"/>
      </w:r>
      <w:r>
        <w:rPr>
          <w:noProof/>
        </w:rPr>
        <w:t>92</w:t>
      </w:r>
      <w:r>
        <w:rPr>
          <w:noProof/>
        </w:rPr>
        <w:fldChar w:fldCharType="end"/>
      </w:r>
    </w:p>
    <w:p w14:paraId="6B298F75" w14:textId="0FE8650D"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C.4</w:t>
      </w:r>
      <w:r>
        <w:rPr>
          <w:rFonts w:asciiTheme="minorHAnsi" w:eastAsiaTheme="minorEastAsia" w:hAnsiTheme="minorHAnsi" w:cstheme="minorBidi"/>
          <w:noProof/>
          <w:kern w:val="2"/>
          <w:sz w:val="24"/>
          <w:szCs w:val="24"/>
          <w:lang w:val="de-DE" w:eastAsia="zh-CN"/>
          <w14:ligatures w14:val="standardContextual"/>
        </w:rPr>
        <w:tab/>
      </w:r>
      <w:r>
        <w:rPr>
          <w:noProof/>
        </w:rPr>
        <w:t>Experiment P800-4: FOA Clean Speech Test</w:t>
      </w:r>
      <w:r>
        <w:rPr>
          <w:noProof/>
        </w:rPr>
        <w:tab/>
      </w:r>
      <w:r>
        <w:rPr>
          <w:noProof/>
        </w:rPr>
        <w:fldChar w:fldCharType="begin" w:fldLock="1"/>
      </w:r>
      <w:r>
        <w:rPr>
          <w:noProof/>
        </w:rPr>
        <w:instrText xml:space="preserve"> PAGEREF _Toc167377053 \h </w:instrText>
      </w:r>
      <w:r>
        <w:rPr>
          <w:noProof/>
        </w:rPr>
      </w:r>
      <w:r>
        <w:rPr>
          <w:noProof/>
        </w:rPr>
        <w:fldChar w:fldCharType="separate"/>
      </w:r>
      <w:r>
        <w:rPr>
          <w:noProof/>
        </w:rPr>
        <w:t>94</w:t>
      </w:r>
      <w:r>
        <w:rPr>
          <w:noProof/>
        </w:rPr>
        <w:fldChar w:fldCharType="end"/>
      </w:r>
    </w:p>
    <w:p w14:paraId="34715D36" w14:textId="271FF56A"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C.4.1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_Toc167377054 \h </w:instrText>
      </w:r>
      <w:r>
        <w:rPr>
          <w:noProof/>
        </w:rPr>
      </w:r>
      <w:r>
        <w:rPr>
          <w:noProof/>
        </w:rPr>
        <w:fldChar w:fldCharType="separate"/>
      </w:r>
      <w:r>
        <w:rPr>
          <w:noProof/>
        </w:rPr>
        <w:t>94</w:t>
      </w:r>
      <w:r>
        <w:rPr>
          <w:noProof/>
        </w:rPr>
        <w:fldChar w:fldCharType="end"/>
      </w:r>
    </w:p>
    <w:p w14:paraId="7C11B50F" w14:textId="480C0C33"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C.4.2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_Toc167377055 \h </w:instrText>
      </w:r>
      <w:r>
        <w:rPr>
          <w:noProof/>
        </w:rPr>
      </w:r>
      <w:r>
        <w:rPr>
          <w:noProof/>
        </w:rPr>
        <w:fldChar w:fldCharType="separate"/>
      </w:r>
      <w:r>
        <w:rPr>
          <w:noProof/>
        </w:rPr>
        <w:t>95</w:t>
      </w:r>
      <w:r>
        <w:rPr>
          <w:noProof/>
        </w:rPr>
        <w:fldChar w:fldCharType="end"/>
      </w:r>
    </w:p>
    <w:p w14:paraId="4E5BF57D" w14:textId="77D276E7"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C.5</w:t>
      </w:r>
      <w:r>
        <w:rPr>
          <w:rFonts w:asciiTheme="minorHAnsi" w:eastAsiaTheme="minorEastAsia" w:hAnsiTheme="minorHAnsi" w:cstheme="minorBidi"/>
          <w:noProof/>
          <w:kern w:val="2"/>
          <w:sz w:val="24"/>
          <w:szCs w:val="24"/>
          <w:lang w:val="de-DE" w:eastAsia="zh-CN"/>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_Toc167377056 \h </w:instrText>
      </w:r>
      <w:r>
        <w:rPr>
          <w:noProof/>
        </w:rPr>
      </w:r>
      <w:r>
        <w:rPr>
          <w:noProof/>
        </w:rPr>
        <w:fldChar w:fldCharType="separate"/>
      </w:r>
      <w:r>
        <w:rPr>
          <w:noProof/>
        </w:rPr>
        <w:t>97</w:t>
      </w:r>
      <w:r>
        <w:rPr>
          <w:noProof/>
        </w:rPr>
        <w:fldChar w:fldCharType="end"/>
      </w:r>
    </w:p>
    <w:p w14:paraId="38E58BC3" w14:textId="226F4802"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C.5.1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_Toc167377057 \h </w:instrText>
      </w:r>
      <w:r>
        <w:rPr>
          <w:noProof/>
        </w:rPr>
      </w:r>
      <w:r>
        <w:rPr>
          <w:noProof/>
        </w:rPr>
        <w:fldChar w:fldCharType="separate"/>
      </w:r>
      <w:r>
        <w:rPr>
          <w:noProof/>
        </w:rPr>
        <w:t>97</w:t>
      </w:r>
      <w:r>
        <w:rPr>
          <w:noProof/>
        </w:rPr>
        <w:fldChar w:fldCharType="end"/>
      </w:r>
    </w:p>
    <w:p w14:paraId="592F7907" w14:textId="23AB18EE"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C.5.2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_Toc167377058 \h </w:instrText>
      </w:r>
      <w:r>
        <w:rPr>
          <w:noProof/>
        </w:rPr>
      </w:r>
      <w:r>
        <w:rPr>
          <w:noProof/>
        </w:rPr>
        <w:fldChar w:fldCharType="separate"/>
      </w:r>
      <w:r>
        <w:rPr>
          <w:noProof/>
        </w:rPr>
        <w:t>98</w:t>
      </w:r>
      <w:r>
        <w:rPr>
          <w:noProof/>
        </w:rPr>
        <w:fldChar w:fldCharType="end"/>
      </w:r>
    </w:p>
    <w:p w14:paraId="0D42DC6F" w14:textId="37270572"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C.6</w:t>
      </w:r>
      <w:r>
        <w:rPr>
          <w:rFonts w:asciiTheme="minorHAnsi" w:eastAsiaTheme="minorEastAsia" w:hAnsiTheme="minorHAnsi" w:cstheme="minorBidi"/>
          <w:noProof/>
          <w:kern w:val="2"/>
          <w:sz w:val="24"/>
          <w:szCs w:val="24"/>
          <w:lang w:val="de-DE" w:eastAsia="zh-CN"/>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_Toc167377059 \h </w:instrText>
      </w:r>
      <w:r>
        <w:rPr>
          <w:noProof/>
        </w:rPr>
      </w:r>
      <w:r>
        <w:rPr>
          <w:noProof/>
        </w:rPr>
        <w:fldChar w:fldCharType="separate"/>
      </w:r>
      <w:r>
        <w:rPr>
          <w:noProof/>
        </w:rPr>
        <w:t>100</w:t>
      </w:r>
      <w:r>
        <w:rPr>
          <w:noProof/>
        </w:rPr>
        <w:fldChar w:fldCharType="end"/>
      </w:r>
    </w:p>
    <w:p w14:paraId="590F4E76" w14:textId="5ACCCAFE"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C.6.1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_Toc167377060 \h </w:instrText>
      </w:r>
      <w:r>
        <w:rPr>
          <w:noProof/>
        </w:rPr>
      </w:r>
      <w:r>
        <w:rPr>
          <w:noProof/>
        </w:rPr>
        <w:fldChar w:fldCharType="separate"/>
      </w:r>
      <w:r>
        <w:rPr>
          <w:noProof/>
        </w:rPr>
        <w:t>100</w:t>
      </w:r>
      <w:r>
        <w:rPr>
          <w:noProof/>
        </w:rPr>
        <w:fldChar w:fldCharType="end"/>
      </w:r>
    </w:p>
    <w:p w14:paraId="3B41F14A" w14:textId="05062995"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C.6.2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_Toc167377061 \h </w:instrText>
      </w:r>
      <w:r>
        <w:rPr>
          <w:noProof/>
        </w:rPr>
      </w:r>
      <w:r>
        <w:rPr>
          <w:noProof/>
        </w:rPr>
        <w:fldChar w:fldCharType="separate"/>
      </w:r>
      <w:r>
        <w:rPr>
          <w:noProof/>
        </w:rPr>
        <w:t>102</w:t>
      </w:r>
      <w:r>
        <w:rPr>
          <w:noProof/>
        </w:rPr>
        <w:fldChar w:fldCharType="end"/>
      </w:r>
    </w:p>
    <w:p w14:paraId="6BD2775A" w14:textId="6E5450A8"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C.7</w:t>
      </w:r>
      <w:r>
        <w:rPr>
          <w:rFonts w:asciiTheme="minorHAnsi" w:eastAsiaTheme="minorEastAsia" w:hAnsiTheme="minorHAnsi" w:cstheme="minorBidi"/>
          <w:noProof/>
          <w:kern w:val="2"/>
          <w:sz w:val="24"/>
          <w:szCs w:val="24"/>
          <w:lang w:val="de-DE" w:eastAsia="zh-CN"/>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_Toc167377062 \h </w:instrText>
      </w:r>
      <w:r>
        <w:rPr>
          <w:noProof/>
        </w:rPr>
      </w:r>
      <w:r>
        <w:rPr>
          <w:noProof/>
        </w:rPr>
        <w:fldChar w:fldCharType="separate"/>
      </w:r>
      <w:r>
        <w:rPr>
          <w:noProof/>
        </w:rPr>
        <w:t>103</w:t>
      </w:r>
      <w:r>
        <w:rPr>
          <w:noProof/>
        </w:rPr>
        <w:fldChar w:fldCharType="end"/>
      </w:r>
    </w:p>
    <w:p w14:paraId="04399EE0" w14:textId="75C1EB2F"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C.7.1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_Toc167377063 \h </w:instrText>
      </w:r>
      <w:r>
        <w:rPr>
          <w:noProof/>
        </w:rPr>
      </w:r>
      <w:r>
        <w:rPr>
          <w:noProof/>
        </w:rPr>
        <w:fldChar w:fldCharType="separate"/>
      </w:r>
      <w:r>
        <w:rPr>
          <w:noProof/>
        </w:rPr>
        <w:t>103</w:t>
      </w:r>
      <w:r>
        <w:rPr>
          <w:noProof/>
        </w:rPr>
        <w:fldChar w:fldCharType="end"/>
      </w:r>
    </w:p>
    <w:p w14:paraId="3190AF7F" w14:textId="14255C2C"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C.7.2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_Toc167377064 \h </w:instrText>
      </w:r>
      <w:r>
        <w:rPr>
          <w:noProof/>
        </w:rPr>
      </w:r>
      <w:r>
        <w:rPr>
          <w:noProof/>
        </w:rPr>
        <w:fldChar w:fldCharType="separate"/>
      </w:r>
      <w:r>
        <w:rPr>
          <w:noProof/>
        </w:rPr>
        <w:t>106</w:t>
      </w:r>
      <w:r>
        <w:rPr>
          <w:noProof/>
        </w:rPr>
        <w:fldChar w:fldCharType="end"/>
      </w:r>
    </w:p>
    <w:p w14:paraId="16A976DA" w14:textId="037D8EF0"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C.8</w:t>
      </w:r>
      <w:r>
        <w:rPr>
          <w:rFonts w:asciiTheme="minorHAnsi" w:eastAsiaTheme="minorEastAsia" w:hAnsiTheme="minorHAnsi" w:cstheme="minorBidi"/>
          <w:noProof/>
          <w:kern w:val="2"/>
          <w:sz w:val="24"/>
          <w:szCs w:val="24"/>
          <w:lang w:val="de-DE" w:eastAsia="zh-CN"/>
          <w14:ligatures w14:val="standardContextual"/>
        </w:rPr>
        <w:tab/>
      </w:r>
      <w:r>
        <w:rPr>
          <w:noProof/>
        </w:rPr>
        <w:t>Experiment P800-8: MASA Clean Speech Test</w:t>
      </w:r>
      <w:r>
        <w:rPr>
          <w:noProof/>
        </w:rPr>
        <w:tab/>
      </w:r>
      <w:r>
        <w:rPr>
          <w:noProof/>
        </w:rPr>
        <w:fldChar w:fldCharType="begin" w:fldLock="1"/>
      </w:r>
      <w:r>
        <w:rPr>
          <w:noProof/>
        </w:rPr>
        <w:instrText xml:space="preserve"> PAGEREF _Toc167377065 \h </w:instrText>
      </w:r>
      <w:r>
        <w:rPr>
          <w:noProof/>
        </w:rPr>
      </w:r>
      <w:r>
        <w:rPr>
          <w:noProof/>
        </w:rPr>
        <w:fldChar w:fldCharType="separate"/>
      </w:r>
      <w:r>
        <w:rPr>
          <w:noProof/>
        </w:rPr>
        <w:t>107</w:t>
      </w:r>
      <w:r>
        <w:rPr>
          <w:noProof/>
        </w:rPr>
        <w:fldChar w:fldCharType="end"/>
      </w:r>
    </w:p>
    <w:p w14:paraId="7E414941" w14:textId="72952954"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C.8.1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_Toc167377066 \h </w:instrText>
      </w:r>
      <w:r>
        <w:rPr>
          <w:noProof/>
        </w:rPr>
      </w:r>
      <w:r>
        <w:rPr>
          <w:noProof/>
        </w:rPr>
        <w:fldChar w:fldCharType="separate"/>
      </w:r>
      <w:r>
        <w:rPr>
          <w:noProof/>
        </w:rPr>
        <w:t>107</w:t>
      </w:r>
      <w:r>
        <w:rPr>
          <w:noProof/>
        </w:rPr>
        <w:fldChar w:fldCharType="end"/>
      </w:r>
    </w:p>
    <w:p w14:paraId="29A44E6E" w14:textId="10AA9862"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C.8.2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_Toc167377067 \h </w:instrText>
      </w:r>
      <w:r>
        <w:rPr>
          <w:noProof/>
        </w:rPr>
      </w:r>
      <w:r>
        <w:rPr>
          <w:noProof/>
        </w:rPr>
        <w:fldChar w:fldCharType="separate"/>
      </w:r>
      <w:r>
        <w:rPr>
          <w:noProof/>
        </w:rPr>
        <w:t>110</w:t>
      </w:r>
      <w:r>
        <w:rPr>
          <w:noProof/>
        </w:rPr>
        <w:fldChar w:fldCharType="end"/>
      </w:r>
    </w:p>
    <w:p w14:paraId="1F61A9B4" w14:textId="1017A3FC"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C.9</w:t>
      </w:r>
      <w:r>
        <w:rPr>
          <w:rFonts w:asciiTheme="minorHAnsi" w:eastAsiaTheme="minorEastAsia" w:hAnsiTheme="minorHAnsi" w:cstheme="minorBidi"/>
          <w:noProof/>
          <w:kern w:val="2"/>
          <w:sz w:val="24"/>
          <w:szCs w:val="24"/>
          <w:lang w:val="de-DE" w:eastAsia="zh-CN"/>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_Toc167377068 \h </w:instrText>
      </w:r>
      <w:r>
        <w:rPr>
          <w:noProof/>
        </w:rPr>
      </w:r>
      <w:r>
        <w:rPr>
          <w:noProof/>
        </w:rPr>
        <w:fldChar w:fldCharType="separate"/>
      </w:r>
      <w:r>
        <w:rPr>
          <w:noProof/>
        </w:rPr>
        <w:t>111</w:t>
      </w:r>
      <w:r>
        <w:rPr>
          <w:noProof/>
        </w:rPr>
        <w:fldChar w:fldCharType="end"/>
      </w:r>
    </w:p>
    <w:p w14:paraId="00B82CC5" w14:textId="609EE37E"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C.9.1</w:t>
      </w:r>
      <w:r>
        <w:rPr>
          <w:rFonts w:asciiTheme="minorHAnsi" w:eastAsiaTheme="minorEastAsia" w:hAnsiTheme="minorHAnsi" w:cstheme="minorBidi"/>
          <w:noProof/>
          <w:kern w:val="2"/>
          <w:sz w:val="24"/>
          <w:szCs w:val="24"/>
          <w:lang w:val="de-DE" w:eastAsia="zh-CN"/>
          <w14:ligatures w14:val="standardContextual"/>
        </w:rPr>
        <w:tab/>
      </w:r>
      <w:r>
        <w:rPr>
          <w:noProof/>
        </w:rPr>
        <w:t>Experiment setup</w:t>
      </w:r>
      <w:r>
        <w:rPr>
          <w:noProof/>
        </w:rPr>
        <w:tab/>
      </w:r>
      <w:r>
        <w:rPr>
          <w:noProof/>
        </w:rPr>
        <w:fldChar w:fldCharType="begin" w:fldLock="1"/>
      </w:r>
      <w:r>
        <w:rPr>
          <w:noProof/>
        </w:rPr>
        <w:instrText xml:space="preserve"> PAGEREF _Toc167377069 \h </w:instrText>
      </w:r>
      <w:r>
        <w:rPr>
          <w:noProof/>
        </w:rPr>
      </w:r>
      <w:r>
        <w:rPr>
          <w:noProof/>
        </w:rPr>
        <w:fldChar w:fldCharType="separate"/>
      </w:r>
      <w:r>
        <w:rPr>
          <w:noProof/>
        </w:rPr>
        <w:t>111</w:t>
      </w:r>
      <w:r>
        <w:rPr>
          <w:noProof/>
        </w:rPr>
        <w:fldChar w:fldCharType="end"/>
      </w:r>
    </w:p>
    <w:p w14:paraId="349A34E5" w14:textId="62C6D282" w:rsidR="00BC50F1" w:rsidRDefault="00BC50F1">
      <w:pPr>
        <w:pStyle w:val="Verzeichnis2"/>
        <w:rPr>
          <w:rFonts w:asciiTheme="minorHAnsi" w:eastAsiaTheme="minorEastAsia" w:hAnsiTheme="minorHAnsi" w:cstheme="minorBidi"/>
          <w:noProof/>
          <w:kern w:val="2"/>
          <w:sz w:val="24"/>
          <w:szCs w:val="24"/>
          <w:lang w:val="de-DE" w:eastAsia="zh-CN"/>
          <w14:ligatures w14:val="standardContextual"/>
        </w:rPr>
      </w:pPr>
      <w:r>
        <w:rPr>
          <w:noProof/>
        </w:rPr>
        <w:t>C.9.2</w:t>
      </w:r>
      <w:r>
        <w:rPr>
          <w:rFonts w:asciiTheme="minorHAnsi" w:eastAsiaTheme="minorEastAsia" w:hAnsiTheme="minorHAnsi" w:cstheme="minorBidi"/>
          <w:noProof/>
          <w:kern w:val="2"/>
          <w:sz w:val="24"/>
          <w:szCs w:val="24"/>
          <w:lang w:val="de-DE" w:eastAsia="zh-CN"/>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_Toc167377070 \h </w:instrText>
      </w:r>
      <w:r>
        <w:rPr>
          <w:noProof/>
        </w:rPr>
      </w:r>
      <w:r>
        <w:rPr>
          <w:noProof/>
        </w:rPr>
        <w:fldChar w:fldCharType="separate"/>
      </w:r>
      <w:r>
        <w:rPr>
          <w:noProof/>
        </w:rPr>
        <w:t>112</w:t>
      </w:r>
      <w:r>
        <w:rPr>
          <w:noProof/>
        </w:rPr>
        <w:fldChar w:fldCharType="end"/>
      </w:r>
    </w:p>
    <w:p w14:paraId="1AEBF8EE" w14:textId="2ADE35FD"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lastRenderedPageBreak/>
        <w:t>C.10</w:t>
      </w:r>
      <w:r>
        <w:rPr>
          <w:rFonts w:asciiTheme="minorHAnsi" w:eastAsiaTheme="minorEastAsia" w:hAnsiTheme="minorHAnsi" w:cstheme="minorBidi"/>
          <w:noProof/>
          <w:kern w:val="2"/>
          <w:sz w:val="24"/>
          <w:szCs w:val="24"/>
          <w:lang w:val="de-DE" w:eastAsia="zh-CN"/>
          <w14:ligatures w14:val="standardContextual"/>
        </w:rPr>
        <w:tab/>
      </w:r>
      <w:r>
        <w:rPr>
          <w:noProof/>
        </w:rPr>
        <w:t>Experiment BS1534-1a: Stereo</w:t>
      </w:r>
      <w:r>
        <w:rPr>
          <w:noProof/>
        </w:rPr>
        <w:tab/>
      </w:r>
      <w:r>
        <w:rPr>
          <w:noProof/>
        </w:rPr>
        <w:fldChar w:fldCharType="begin" w:fldLock="1"/>
      </w:r>
      <w:r>
        <w:rPr>
          <w:noProof/>
        </w:rPr>
        <w:instrText xml:space="preserve"> PAGEREF _Toc167377071 \h </w:instrText>
      </w:r>
      <w:r>
        <w:rPr>
          <w:noProof/>
        </w:rPr>
      </w:r>
      <w:r>
        <w:rPr>
          <w:noProof/>
        </w:rPr>
        <w:fldChar w:fldCharType="separate"/>
      </w:r>
      <w:r>
        <w:rPr>
          <w:noProof/>
        </w:rPr>
        <w:t>114</w:t>
      </w:r>
      <w:r>
        <w:rPr>
          <w:noProof/>
        </w:rPr>
        <w:fldChar w:fldCharType="end"/>
      </w:r>
    </w:p>
    <w:p w14:paraId="69B9893A" w14:textId="20712A96"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C.11</w:t>
      </w:r>
      <w:r>
        <w:rPr>
          <w:rFonts w:asciiTheme="minorHAnsi" w:eastAsiaTheme="minorEastAsia" w:hAnsiTheme="minorHAnsi" w:cstheme="minorBidi"/>
          <w:noProof/>
          <w:kern w:val="2"/>
          <w:sz w:val="24"/>
          <w:szCs w:val="24"/>
          <w:lang w:val="de-DE" w:eastAsia="zh-CN"/>
          <w14:ligatures w14:val="standardContextual"/>
        </w:rPr>
        <w:tab/>
      </w:r>
      <w:r>
        <w:rPr>
          <w:noProof/>
        </w:rPr>
        <w:t>Experiment BS1534-1b: Stereo</w:t>
      </w:r>
      <w:r>
        <w:rPr>
          <w:noProof/>
        </w:rPr>
        <w:tab/>
      </w:r>
      <w:r>
        <w:rPr>
          <w:noProof/>
        </w:rPr>
        <w:fldChar w:fldCharType="begin" w:fldLock="1"/>
      </w:r>
      <w:r>
        <w:rPr>
          <w:noProof/>
        </w:rPr>
        <w:instrText xml:space="preserve"> PAGEREF _Toc167377072 \h </w:instrText>
      </w:r>
      <w:r>
        <w:rPr>
          <w:noProof/>
        </w:rPr>
      </w:r>
      <w:r>
        <w:rPr>
          <w:noProof/>
        </w:rPr>
        <w:fldChar w:fldCharType="separate"/>
      </w:r>
      <w:r>
        <w:rPr>
          <w:noProof/>
        </w:rPr>
        <w:t>115</w:t>
      </w:r>
      <w:r>
        <w:rPr>
          <w:noProof/>
        </w:rPr>
        <w:fldChar w:fldCharType="end"/>
      </w:r>
    </w:p>
    <w:p w14:paraId="0DD27890" w14:textId="7F7C7866"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C.12</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BS1534-2a: Multi-channel 5.1</w:t>
      </w:r>
      <w:r>
        <w:rPr>
          <w:noProof/>
        </w:rPr>
        <w:tab/>
      </w:r>
      <w:r>
        <w:rPr>
          <w:noProof/>
        </w:rPr>
        <w:fldChar w:fldCharType="begin" w:fldLock="1"/>
      </w:r>
      <w:r>
        <w:rPr>
          <w:noProof/>
        </w:rPr>
        <w:instrText xml:space="preserve"> PAGEREF _Toc167377073 \h </w:instrText>
      </w:r>
      <w:r>
        <w:rPr>
          <w:noProof/>
        </w:rPr>
      </w:r>
      <w:r>
        <w:rPr>
          <w:noProof/>
        </w:rPr>
        <w:fldChar w:fldCharType="separate"/>
      </w:r>
      <w:r>
        <w:rPr>
          <w:noProof/>
        </w:rPr>
        <w:t>117</w:t>
      </w:r>
      <w:r>
        <w:rPr>
          <w:noProof/>
        </w:rPr>
        <w:fldChar w:fldCharType="end"/>
      </w:r>
    </w:p>
    <w:p w14:paraId="5E67D91E" w14:textId="14A81F81"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C.13</w:t>
      </w:r>
      <w:r>
        <w:rPr>
          <w:rFonts w:asciiTheme="minorHAnsi" w:eastAsiaTheme="minorEastAsia" w:hAnsiTheme="minorHAnsi" w:cstheme="minorBidi"/>
          <w:noProof/>
          <w:kern w:val="2"/>
          <w:sz w:val="24"/>
          <w:szCs w:val="24"/>
          <w:lang w:val="de-DE" w:eastAsia="zh-CN"/>
          <w14:ligatures w14:val="standardContextual"/>
        </w:rPr>
        <w:tab/>
      </w:r>
      <w:r>
        <w:rPr>
          <w:noProof/>
        </w:rPr>
        <w:t>Experiment BS1534-2b: Multi-channel 5.1</w:t>
      </w:r>
      <w:r>
        <w:rPr>
          <w:noProof/>
        </w:rPr>
        <w:tab/>
      </w:r>
      <w:r>
        <w:rPr>
          <w:noProof/>
        </w:rPr>
        <w:fldChar w:fldCharType="begin" w:fldLock="1"/>
      </w:r>
      <w:r>
        <w:rPr>
          <w:noProof/>
        </w:rPr>
        <w:instrText xml:space="preserve"> PAGEREF _Toc167377074 \h </w:instrText>
      </w:r>
      <w:r>
        <w:rPr>
          <w:noProof/>
        </w:rPr>
      </w:r>
      <w:r>
        <w:rPr>
          <w:noProof/>
        </w:rPr>
        <w:fldChar w:fldCharType="separate"/>
      </w:r>
      <w:r>
        <w:rPr>
          <w:noProof/>
        </w:rPr>
        <w:t>119</w:t>
      </w:r>
      <w:r>
        <w:rPr>
          <w:noProof/>
        </w:rPr>
        <w:fldChar w:fldCharType="end"/>
      </w:r>
    </w:p>
    <w:p w14:paraId="51014590" w14:textId="0E1B65D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it-IT"/>
        </w:rPr>
        <w:t>C.14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it-IT"/>
        </w:rPr>
        <w:t>Experiment BS1534-3a: Multi-channel 7.1+4</w:t>
      </w:r>
      <w:r>
        <w:rPr>
          <w:noProof/>
        </w:rPr>
        <w:tab/>
      </w:r>
      <w:r>
        <w:rPr>
          <w:noProof/>
        </w:rPr>
        <w:fldChar w:fldCharType="begin" w:fldLock="1"/>
      </w:r>
      <w:r>
        <w:rPr>
          <w:noProof/>
        </w:rPr>
        <w:instrText xml:space="preserve"> PAGEREF _Toc167377075 \h </w:instrText>
      </w:r>
      <w:r>
        <w:rPr>
          <w:noProof/>
        </w:rPr>
      </w:r>
      <w:r>
        <w:rPr>
          <w:noProof/>
        </w:rPr>
        <w:fldChar w:fldCharType="separate"/>
      </w:r>
      <w:r>
        <w:rPr>
          <w:noProof/>
        </w:rPr>
        <w:t>120</w:t>
      </w:r>
      <w:r>
        <w:rPr>
          <w:noProof/>
        </w:rPr>
        <w:fldChar w:fldCharType="end"/>
      </w:r>
    </w:p>
    <w:p w14:paraId="38D69435" w14:textId="7B9C7B21"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C.15</w:t>
      </w:r>
      <w:r>
        <w:rPr>
          <w:rFonts w:asciiTheme="minorHAnsi" w:eastAsiaTheme="minorEastAsia" w:hAnsiTheme="minorHAnsi" w:cstheme="minorBidi"/>
          <w:noProof/>
          <w:kern w:val="2"/>
          <w:sz w:val="24"/>
          <w:szCs w:val="24"/>
          <w:lang w:val="de-DE" w:eastAsia="zh-CN"/>
          <w14:ligatures w14:val="standardContextual"/>
        </w:rPr>
        <w:tab/>
      </w:r>
      <w:r>
        <w:rPr>
          <w:noProof/>
        </w:rPr>
        <w:t>Experiment BS1534-3b: Multi-channel 7.1+4</w:t>
      </w:r>
      <w:r>
        <w:rPr>
          <w:noProof/>
        </w:rPr>
        <w:tab/>
      </w:r>
      <w:r>
        <w:rPr>
          <w:noProof/>
        </w:rPr>
        <w:fldChar w:fldCharType="begin" w:fldLock="1"/>
      </w:r>
      <w:r>
        <w:rPr>
          <w:noProof/>
        </w:rPr>
        <w:instrText xml:space="preserve"> PAGEREF _Toc167377076 \h </w:instrText>
      </w:r>
      <w:r>
        <w:rPr>
          <w:noProof/>
        </w:rPr>
      </w:r>
      <w:r>
        <w:rPr>
          <w:noProof/>
        </w:rPr>
        <w:fldChar w:fldCharType="separate"/>
      </w:r>
      <w:r>
        <w:rPr>
          <w:noProof/>
        </w:rPr>
        <w:t>122</w:t>
      </w:r>
      <w:r>
        <w:rPr>
          <w:noProof/>
        </w:rPr>
        <w:fldChar w:fldCharType="end"/>
      </w:r>
    </w:p>
    <w:p w14:paraId="1B008880" w14:textId="0D3FF15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C.16</w:t>
      </w:r>
      <w:r>
        <w:rPr>
          <w:rFonts w:asciiTheme="minorHAnsi" w:eastAsiaTheme="minorEastAsia" w:hAnsiTheme="minorHAnsi" w:cstheme="minorBidi"/>
          <w:noProof/>
          <w:kern w:val="2"/>
          <w:sz w:val="24"/>
          <w:szCs w:val="24"/>
          <w:lang w:val="de-DE" w:eastAsia="zh-CN"/>
          <w14:ligatures w14:val="standardContextual"/>
        </w:rPr>
        <w:tab/>
      </w:r>
      <w:r>
        <w:rPr>
          <w:noProof/>
        </w:rPr>
        <w:t>Experiment BS1534-4a: FOA</w:t>
      </w:r>
      <w:r>
        <w:rPr>
          <w:noProof/>
        </w:rPr>
        <w:tab/>
      </w:r>
      <w:r>
        <w:rPr>
          <w:noProof/>
        </w:rPr>
        <w:fldChar w:fldCharType="begin" w:fldLock="1"/>
      </w:r>
      <w:r>
        <w:rPr>
          <w:noProof/>
        </w:rPr>
        <w:instrText xml:space="preserve"> PAGEREF _Toc167377077 \h </w:instrText>
      </w:r>
      <w:r>
        <w:rPr>
          <w:noProof/>
        </w:rPr>
      </w:r>
      <w:r>
        <w:rPr>
          <w:noProof/>
        </w:rPr>
        <w:fldChar w:fldCharType="separate"/>
      </w:r>
      <w:r>
        <w:rPr>
          <w:noProof/>
        </w:rPr>
        <w:t>124</w:t>
      </w:r>
      <w:r>
        <w:rPr>
          <w:noProof/>
        </w:rPr>
        <w:fldChar w:fldCharType="end"/>
      </w:r>
    </w:p>
    <w:p w14:paraId="7E8168C5" w14:textId="064BA7C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C.17</w:t>
      </w:r>
      <w:r>
        <w:rPr>
          <w:rFonts w:asciiTheme="minorHAnsi" w:eastAsiaTheme="minorEastAsia" w:hAnsiTheme="minorHAnsi" w:cstheme="minorBidi"/>
          <w:noProof/>
          <w:kern w:val="2"/>
          <w:sz w:val="24"/>
          <w:szCs w:val="24"/>
          <w:lang w:val="de-DE" w:eastAsia="zh-CN"/>
          <w14:ligatures w14:val="standardContextual"/>
        </w:rPr>
        <w:tab/>
      </w:r>
      <w:r>
        <w:rPr>
          <w:noProof/>
        </w:rPr>
        <w:t>Experiment BS1534-4b: HOA2</w:t>
      </w:r>
      <w:r>
        <w:rPr>
          <w:noProof/>
        </w:rPr>
        <w:tab/>
      </w:r>
      <w:r>
        <w:rPr>
          <w:noProof/>
        </w:rPr>
        <w:fldChar w:fldCharType="begin" w:fldLock="1"/>
      </w:r>
      <w:r>
        <w:rPr>
          <w:noProof/>
        </w:rPr>
        <w:instrText xml:space="preserve"> PAGEREF _Toc167377078 \h </w:instrText>
      </w:r>
      <w:r>
        <w:rPr>
          <w:noProof/>
        </w:rPr>
      </w:r>
      <w:r>
        <w:rPr>
          <w:noProof/>
        </w:rPr>
        <w:fldChar w:fldCharType="separate"/>
      </w:r>
      <w:r>
        <w:rPr>
          <w:noProof/>
        </w:rPr>
        <w:t>126</w:t>
      </w:r>
      <w:r>
        <w:rPr>
          <w:noProof/>
        </w:rPr>
        <w:fldChar w:fldCharType="end"/>
      </w:r>
    </w:p>
    <w:p w14:paraId="459D3857" w14:textId="3E23506C"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C.18</w:t>
      </w:r>
      <w:r>
        <w:rPr>
          <w:rFonts w:asciiTheme="minorHAnsi" w:eastAsiaTheme="minorEastAsia" w:hAnsiTheme="minorHAnsi" w:cstheme="minorBidi"/>
          <w:noProof/>
          <w:kern w:val="2"/>
          <w:sz w:val="24"/>
          <w:szCs w:val="24"/>
          <w:lang w:val="de-DE" w:eastAsia="zh-CN"/>
          <w14:ligatures w14:val="standardContextual"/>
        </w:rPr>
        <w:tab/>
      </w:r>
      <w:r>
        <w:rPr>
          <w:noProof/>
        </w:rPr>
        <w:t>Experiment BS1534-5a: HOA3</w:t>
      </w:r>
      <w:r>
        <w:rPr>
          <w:noProof/>
        </w:rPr>
        <w:tab/>
      </w:r>
      <w:r>
        <w:rPr>
          <w:noProof/>
        </w:rPr>
        <w:fldChar w:fldCharType="begin" w:fldLock="1"/>
      </w:r>
      <w:r>
        <w:rPr>
          <w:noProof/>
        </w:rPr>
        <w:instrText xml:space="preserve"> PAGEREF _Toc167377079 \h </w:instrText>
      </w:r>
      <w:r>
        <w:rPr>
          <w:noProof/>
        </w:rPr>
      </w:r>
      <w:r>
        <w:rPr>
          <w:noProof/>
        </w:rPr>
        <w:fldChar w:fldCharType="separate"/>
      </w:r>
      <w:r>
        <w:rPr>
          <w:noProof/>
        </w:rPr>
        <w:t>128</w:t>
      </w:r>
      <w:r>
        <w:rPr>
          <w:noProof/>
        </w:rPr>
        <w:fldChar w:fldCharType="end"/>
      </w:r>
    </w:p>
    <w:p w14:paraId="3B87354D" w14:textId="6D21B5E0"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C.19</w:t>
      </w:r>
      <w:r>
        <w:rPr>
          <w:rFonts w:asciiTheme="minorHAnsi" w:eastAsiaTheme="minorEastAsia" w:hAnsiTheme="minorHAnsi" w:cstheme="minorBidi"/>
          <w:noProof/>
          <w:kern w:val="2"/>
          <w:sz w:val="24"/>
          <w:szCs w:val="24"/>
          <w:lang w:val="de-DE" w:eastAsia="zh-CN"/>
          <w14:ligatures w14:val="standardContextual"/>
        </w:rPr>
        <w:tab/>
      </w:r>
      <w:r>
        <w:rPr>
          <w:noProof/>
        </w:rPr>
        <w:t>Experiment BS1534-5b: HOA3</w:t>
      </w:r>
      <w:r>
        <w:rPr>
          <w:noProof/>
        </w:rPr>
        <w:tab/>
      </w:r>
      <w:r>
        <w:rPr>
          <w:noProof/>
        </w:rPr>
        <w:fldChar w:fldCharType="begin" w:fldLock="1"/>
      </w:r>
      <w:r>
        <w:rPr>
          <w:noProof/>
        </w:rPr>
        <w:instrText xml:space="preserve"> PAGEREF _Toc167377080 \h </w:instrText>
      </w:r>
      <w:r>
        <w:rPr>
          <w:noProof/>
        </w:rPr>
      </w:r>
      <w:r>
        <w:rPr>
          <w:noProof/>
        </w:rPr>
        <w:fldChar w:fldCharType="separate"/>
      </w:r>
      <w:r>
        <w:rPr>
          <w:noProof/>
        </w:rPr>
        <w:t>129</w:t>
      </w:r>
      <w:r>
        <w:rPr>
          <w:noProof/>
        </w:rPr>
        <w:fldChar w:fldCharType="end"/>
      </w:r>
    </w:p>
    <w:p w14:paraId="4D14A0B1" w14:textId="7999143B"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C.20</w:t>
      </w:r>
      <w:r>
        <w:rPr>
          <w:rFonts w:asciiTheme="minorHAnsi" w:eastAsiaTheme="minorEastAsia" w:hAnsiTheme="minorHAnsi" w:cstheme="minorBidi"/>
          <w:noProof/>
          <w:kern w:val="2"/>
          <w:sz w:val="24"/>
          <w:szCs w:val="24"/>
          <w:lang w:val="de-DE" w:eastAsia="zh-CN"/>
          <w14:ligatures w14:val="standardContextual"/>
        </w:rPr>
        <w:tab/>
      </w:r>
      <w:r>
        <w:rPr>
          <w:noProof/>
        </w:rPr>
        <w:t>Experiment BS1534-6a: Objects</w:t>
      </w:r>
      <w:r>
        <w:rPr>
          <w:noProof/>
        </w:rPr>
        <w:tab/>
      </w:r>
      <w:r>
        <w:rPr>
          <w:noProof/>
        </w:rPr>
        <w:fldChar w:fldCharType="begin" w:fldLock="1"/>
      </w:r>
      <w:r>
        <w:rPr>
          <w:noProof/>
        </w:rPr>
        <w:instrText xml:space="preserve"> PAGEREF _Toc167377081 \h </w:instrText>
      </w:r>
      <w:r>
        <w:rPr>
          <w:noProof/>
        </w:rPr>
      </w:r>
      <w:r>
        <w:rPr>
          <w:noProof/>
        </w:rPr>
        <w:fldChar w:fldCharType="separate"/>
      </w:r>
      <w:r>
        <w:rPr>
          <w:noProof/>
        </w:rPr>
        <w:t>130</w:t>
      </w:r>
      <w:r>
        <w:rPr>
          <w:noProof/>
        </w:rPr>
        <w:fldChar w:fldCharType="end"/>
      </w:r>
    </w:p>
    <w:p w14:paraId="2B657859" w14:textId="0450F54A"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C.21</w:t>
      </w:r>
      <w:r>
        <w:rPr>
          <w:rFonts w:asciiTheme="minorHAnsi" w:eastAsiaTheme="minorEastAsia" w:hAnsiTheme="minorHAnsi" w:cstheme="minorBidi"/>
          <w:noProof/>
          <w:kern w:val="2"/>
          <w:sz w:val="24"/>
          <w:szCs w:val="24"/>
          <w:lang w:val="de-DE" w:eastAsia="zh-CN"/>
          <w14:ligatures w14:val="standardContextual"/>
        </w:rPr>
        <w:tab/>
      </w:r>
      <w:r>
        <w:rPr>
          <w:noProof/>
        </w:rPr>
        <w:t>Experiment BS1534-6b: Objects</w:t>
      </w:r>
      <w:r>
        <w:rPr>
          <w:noProof/>
        </w:rPr>
        <w:tab/>
      </w:r>
      <w:r>
        <w:rPr>
          <w:noProof/>
        </w:rPr>
        <w:fldChar w:fldCharType="begin" w:fldLock="1"/>
      </w:r>
      <w:r>
        <w:rPr>
          <w:noProof/>
        </w:rPr>
        <w:instrText xml:space="preserve"> PAGEREF _Toc167377082 \h </w:instrText>
      </w:r>
      <w:r>
        <w:rPr>
          <w:noProof/>
        </w:rPr>
      </w:r>
      <w:r>
        <w:rPr>
          <w:noProof/>
        </w:rPr>
        <w:fldChar w:fldCharType="separate"/>
      </w:r>
      <w:r>
        <w:rPr>
          <w:noProof/>
        </w:rPr>
        <w:t>131</w:t>
      </w:r>
      <w:r>
        <w:rPr>
          <w:noProof/>
        </w:rPr>
        <w:fldChar w:fldCharType="end"/>
      </w:r>
    </w:p>
    <w:p w14:paraId="6EC6C433" w14:textId="34B1CE9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C.22</w:t>
      </w:r>
      <w:r>
        <w:rPr>
          <w:rFonts w:asciiTheme="minorHAnsi" w:eastAsiaTheme="minorEastAsia" w:hAnsiTheme="minorHAnsi" w:cstheme="minorBidi"/>
          <w:noProof/>
          <w:kern w:val="2"/>
          <w:sz w:val="24"/>
          <w:szCs w:val="24"/>
          <w:lang w:val="de-DE" w:eastAsia="zh-CN"/>
          <w14:ligatures w14:val="standardContextual"/>
        </w:rPr>
        <w:tab/>
      </w:r>
      <w:r>
        <w:rPr>
          <w:noProof/>
        </w:rPr>
        <w:t>Experiment BS1534-7a: MASA</w:t>
      </w:r>
      <w:r>
        <w:rPr>
          <w:noProof/>
        </w:rPr>
        <w:tab/>
      </w:r>
      <w:r>
        <w:rPr>
          <w:noProof/>
        </w:rPr>
        <w:fldChar w:fldCharType="begin" w:fldLock="1"/>
      </w:r>
      <w:r>
        <w:rPr>
          <w:noProof/>
        </w:rPr>
        <w:instrText xml:space="preserve"> PAGEREF _Toc167377083 \h </w:instrText>
      </w:r>
      <w:r>
        <w:rPr>
          <w:noProof/>
        </w:rPr>
      </w:r>
      <w:r>
        <w:rPr>
          <w:noProof/>
        </w:rPr>
        <w:fldChar w:fldCharType="separate"/>
      </w:r>
      <w:r>
        <w:rPr>
          <w:noProof/>
        </w:rPr>
        <w:t>133</w:t>
      </w:r>
      <w:r>
        <w:rPr>
          <w:noProof/>
        </w:rPr>
        <w:fldChar w:fldCharType="end"/>
      </w:r>
    </w:p>
    <w:p w14:paraId="5A61B882" w14:textId="138A80ED"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C.23</w:t>
      </w:r>
      <w:r>
        <w:rPr>
          <w:rFonts w:asciiTheme="minorHAnsi" w:eastAsiaTheme="minorEastAsia" w:hAnsiTheme="minorHAnsi" w:cstheme="minorBidi"/>
          <w:noProof/>
          <w:kern w:val="2"/>
          <w:sz w:val="24"/>
          <w:szCs w:val="24"/>
          <w:lang w:val="de-DE" w:eastAsia="zh-CN"/>
          <w14:ligatures w14:val="standardContextual"/>
        </w:rPr>
        <w:tab/>
      </w:r>
      <w:r>
        <w:rPr>
          <w:noProof/>
        </w:rPr>
        <w:t>Experiment BS1534-7b: MASA</w:t>
      </w:r>
      <w:r>
        <w:rPr>
          <w:noProof/>
        </w:rPr>
        <w:tab/>
      </w:r>
      <w:r>
        <w:rPr>
          <w:noProof/>
        </w:rPr>
        <w:fldChar w:fldCharType="begin" w:fldLock="1"/>
      </w:r>
      <w:r>
        <w:rPr>
          <w:noProof/>
        </w:rPr>
        <w:instrText xml:space="preserve"> PAGEREF _Toc167377084 \h </w:instrText>
      </w:r>
      <w:r>
        <w:rPr>
          <w:noProof/>
        </w:rPr>
      </w:r>
      <w:r>
        <w:rPr>
          <w:noProof/>
        </w:rPr>
        <w:fldChar w:fldCharType="separate"/>
      </w:r>
      <w:r>
        <w:rPr>
          <w:noProof/>
        </w:rPr>
        <w:t>134</w:t>
      </w:r>
      <w:r>
        <w:rPr>
          <w:noProof/>
        </w:rPr>
        <w:fldChar w:fldCharType="end"/>
      </w:r>
    </w:p>
    <w:p w14:paraId="71F0474A" w14:textId="6478307D" w:rsidR="00BC50F1" w:rsidRDefault="00BC50F1">
      <w:pPr>
        <w:pStyle w:val="Verzeichnis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D: IVAS Characterization Phase Testplan</w:t>
      </w:r>
      <w:r>
        <w:rPr>
          <w:noProof/>
        </w:rPr>
        <w:tab/>
      </w:r>
      <w:r>
        <w:rPr>
          <w:noProof/>
        </w:rPr>
        <w:fldChar w:fldCharType="begin" w:fldLock="1"/>
      </w:r>
      <w:r>
        <w:rPr>
          <w:noProof/>
        </w:rPr>
        <w:instrText xml:space="preserve"> PAGEREF _Toc167377085 \h </w:instrText>
      </w:r>
      <w:r>
        <w:rPr>
          <w:noProof/>
        </w:rPr>
      </w:r>
      <w:r>
        <w:rPr>
          <w:noProof/>
        </w:rPr>
        <w:fldChar w:fldCharType="separate"/>
      </w:r>
      <w:r>
        <w:rPr>
          <w:noProof/>
        </w:rPr>
        <w:t>136</w:t>
      </w:r>
      <w:r>
        <w:rPr>
          <w:noProof/>
        </w:rPr>
        <w:fldChar w:fldCharType="end"/>
      </w:r>
    </w:p>
    <w:p w14:paraId="29EBC996" w14:textId="454A421D" w:rsidR="00BC50F1" w:rsidRDefault="00BC50F1">
      <w:pPr>
        <w:pStyle w:val="Verzeichnis8"/>
        <w:rPr>
          <w:rFonts w:asciiTheme="minorHAnsi" w:eastAsiaTheme="minorEastAsia" w:hAnsiTheme="minorHAnsi" w:cstheme="minorBidi"/>
          <w:b w:val="0"/>
          <w:noProof/>
          <w:kern w:val="2"/>
          <w:sz w:val="24"/>
          <w:szCs w:val="24"/>
          <w:lang w:val="de-DE" w:eastAsia="zh-CN"/>
          <w14:ligatures w14:val="standardContextual"/>
        </w:rPr>
      </w:pPr>
      <w:r w:rsidRPr="00426DD4">
        <w:rPr>
          <w:noProof/>
          <w:lang w:val="en-US"/>
        </w:rPr>
        <w:t>Annex E:  Relevant Permanent Documents</w:t>
      </w:r>
      <w:r>
        <w:rPr>
          <w:noProof/>
        </w:rPr>
        <w:tab/>
      </w:r>
      <w:r>
        <w:rPr>
          <w:noProof/>
        </w:rPr>
        <w:fldChar w:fldCharType="begin" w:fldLock="1"/>
      </w:r>
      <w:r>
        <w:rPr>
          <w:noProof/>
        </w:rPr>
        <w:instrText xml:space="preserve"> PAGEREF _Toc167377086 \h </w:instrText>
      </w:r>
      <w:r>
        <w:rPr>
          <w:noProof/>
        </w:rPr>
      </w:r>
      <w:r>
        <w:rPr>
          <w:noProof/>
        </w:rPr>
        <w:fldChar w:fldCharType="separate"/>
      </w:r>
      <w:r>
        <w:rPr>
          <w:noProof/>
        </w:rPr>
        <w:t>137</w:t>
      </w:r>
      <w:r>
        <w:rPr>
          <w:noProof/>
        </w:rPr>
        <w:fldChar w:fldCharType="end"/>
      </w:r>
    </w:p>
    <w:p w14:paraId="55A141F4" w14:textId="78C5ED0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E.1</w:t>
      </w:r>
      <w:r>
        <w:rPr>
          <w:rFonts w:asciiTheme="minorHAnsi" w:eastAsiaTheme="minorEastAsia" w:hAnsiTheme="minorHAnsi" w:cstheme="minorBidi"/>
          <w:noProof/>
          <w:kern w:val="2"/>
          <w:sz w:val="24"/>
          <w:szCs w:val="24"/>
          <w:lang w:val="de-DE" w:eastAsia="zh-CN"/>
          <w14:ligatures w14:val="standardContextual"/>
        </w:rPr>
        <w:tab/>
      </w:r>
      <w:r>
        <w:rPr>
          <w:noProof/>
        </w:rPr>
        <w:t>Overview</w:t>
      </w:r>
      <w:r>
        <w:rPr>
          <w:noProof/>
        </w:rPr>
        <w:tab/>
      </w:r>
      <w:r>
        <w:rPr>
          <w:noProof/>
        </w:rPr>
        <w:fldChar w:fldCharType="begin" w:fldLock="1"/>
      </w:r>
      <w:r>
        <w:rPr>
          <w:noProof/>
        </w:rPr>
        <w:instrText xml:space="preserve"> PAGEREF _Toc167377087 \h </w:instrText>
      </w:r>
      <w:r>
        <w:rPr>
          <w:noProof/>
        </w:rPr>
      </w:r>
      <w:r>
        <w:rPr>
          <w:noProof/>
        </w:rPr>
        <w:fldChar w:fldCharType="separate"/>
      </w:r>
      <w:r>
        <w:rPr>
          <w:noProof/>
        </w:rPr>
        <w:t>137</w:t>
      </w:r>
      <w:r>
        <w:rPr>
          <w:noProof/>
        </w:rPr>
        <w:fldChar w:fldCharType="end"/>
      </w:r>
    </w:p>
    <w:p w14:paraId="266C0BE7" w14:textId="448B61AC"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E.2</w:t>
      </w:r>
      <w:r>
        <w:rPr>
          <w:rFonts w:asciiTheme="minorHAnsi" w:eastAsiaTheme="minorEastAsia" w:hAnsiTheme="minorHAnsi" w:cstheme="minorBidi"/>
          <w:noProof/>
          <w:kern w:val="2"/>
          <w:sz w:val="24"/>
          <w:szCs w:val="24"/>
          <w:lang w:val="de-DE" w:eastAsia="zh-CN"/>
          <w14:ligatures w14:val="standardContextual"/>
        </w:rPr>
        <w:tab/>
      </w:r>
      <w:r>
        <w:rPr>
          <w:noProof/>
        </w:rPr>
        <w:t>IVAS-3: IVAS Performance Requirements</w:t>
      </w:r>
      <w:r>
        <w:rPr>
          <w:noProof/>
        </w:rPr>
        <w:tab/>
      </w:r>
      <w:r>
        <w:rPr>
          <w:noProof/>
        </w:rPr>
        <w:fldChar w:fldCharType="begin" w:fldLock="1"/>
      </w:r>
      <w:r>
        <w:rPr>
          <w:noProof/>
        </w:rPr>
        <w:instrText xml:space="preserve"> PAGEREF _Toc167377088 \h </w:instrText>
      </w:r>
      <w:r>
        <w:rPr>
          <w:noProof/>
        </w:rPr>
      </w:r>
      <w:r>
        <w:rPr>
          <w:noProof/>
        </w:rPr>
        <w:fldChar w:fldCharType="separate"/>
      </w:r>
      <w:r>
        <w:rPr>
          <w:noProof/>
        </w:rPr>
        <w:t>137</w:t>
      </w:r>
      <w:r>
        <w:rPr>
          <w:noProof/>
        </w:rPr>
        <w:fldChar w:fldCharType="end"/>
      </w:r>
    </w:p>
    <w:p w14:paraId="1A1163BA" w14:textId="11E797B4"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E.3</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IVAS-4: IVAS Design Constraints</w:t>
      </w:r>
      <w:r>
        <w:rPr>
          <w:noProof/>
        </w:rPr>
        <w:tab/>
      </w:r>
      <w:r>
        <w:rPr>
          <w:noProof/>
        </w:rPr>
        <w:fldChar w:fldCharType="begin" w:fldLock="1"/>
      </w:r>
      <w:r>
        <w:rPr>
          <w:noProof/>
        </w:rPr>
        <w:instrText xml:space="preserve"> PAGEREF _Toc167377089 \h </w:instrText>
      </w:r>
      <w:r>
        <w:rPr>
          <w:noProof/>
        </w:rPr>
      </w:r>
      <w:r>
        <w:rPr>
          <w:noProof/>
        </w:rPr>
        <w:fldChar w:fldCharType="separate"/>
      </w:r>
      <w:r>
        <w:rPr>
          <w:noProof/>
        </w:rPr>
        <w:t>137</w:t>
      </w:r>
      <w:r>
        <w:rPr>
          <w:noProof/>
        </w:rPr>
        <w:fldChar w:fldCharType="end"/>
      </w:r>
    </w:p>
    <w:p w14:paraId="282BA300" w14:textId="25DCF77F"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E.4</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IVAS-5: IVAS Selection Rules</w:t>
      </w:r>
      <w:r>
        <w:rPr>
          <w:noProof/>
        </w:rPr>
        <w:tab/>
      </w:r>
      <w:r>
        <w:rPr>
          <w:noProof/>
        </w:rPr>
        <w:fldChar w:fldCharType="begin" w:fldLock="1"/>
      </w:r>
      <w:r>
        <w:rPr>
          <w:noProof/>
        </w:rPr>
        <w:instrText xml:space="preserve"> PAGEREF _Toc167377090 \h </w:instrText>
      </w:r>
      <w:r>
        <w:rPr>
          <w:noProof/>
        </w:rPr>
      </w:r>
      <w:r>
        <w:rPr>
          <w:noProof/>
        </w:rPr>
        <w:fldChar w:fldCharType="separate"/>
      </w:r>
      <w:r>
        <w:rPr>
          <w:noProof/>
        </w:rPr>
        <w:t>137</w:t>
      </w:r>
      <w:r>
        <w:rPr>
          <w:noProof/>
        </w:rPr>
        <w:fldChar w:fldCharType="end"/>
      </w:r>
    </w:p>
    <w:p w14:paraId="2D18F4F8" w14:textId="0F755E1B"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E.5</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IVAS-6: </w:t>
      </w:r>
      <w:r>
        <w:rPr>
          <w:noProof/>
        </w:rPr>
        <w:t>IVAS Selection Deliverables</w:t>
      </w:r>
      <w:r>
        <w:rPr>
          <w:noProof/>
        </w:rPr>
        <w:tab/>
      </w:r>
      <w:r>
        <w:rPr>
          <w:noProof/>
        </w:rPr>
        <w:fldChar w:fldCharType="begin" w:fldLock="1"/>
      </w:r>
      <w:r>
        <w:rPr>
          <w:noProof/>
        </w:rPr>
        <w:instrText xml:space="preserve"> PAGEREF _Toc167377091 \h </w:instrText>
      </w:r>
      <w:r>
        <w:rPr>
          <w:noProof/>
        </w:rPr>
      </w:r>
      <w:r>
        <w:rPr>
          <w:noProof/>
        </w:rPr>
        <w:fldChar w:fldCharType="separate"/>
      </w:r>
      <w:r>
        <w:rPr>
          <w:noProof/>
        </w:rPr>
        <w:t>137</w:t>
      </w:r>
      <w:r>
        <w:rPr>
          <w:noProof/>
        </w:rPr>
        <w:fldChar w:fldCharType="end"/>
      </w:r>
    </w:p>
    <w:p w14:paraId="317A89E3" w14:textId="47D675E7"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E.6</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IVAS-7a: </w:t>
      </w:r>
      <w:r>
        <w:rPr>
          <w:noProof/>
        </w:rPr>
        <w:t>Processing Plan for Selection Phase</w:t>
      </w:r>
      <w:r>
        <w:rPr>
          <w:noProof/>
        </w:rPr>
        <w:tab/>
      </w:r>
      <w:r>
        <w:rPr>
          <w:noProof/>
        </w:rPr>
        <w:fldChar w:fldCharType="begin" w:fldLock="1"/>
      </w:r>
      <w:r>
        <w:rPr>
          <w:noProof/>
        </w:rPr>
        <w:instrText xml:space="preserve"> PAGEREF _Toc167377092 \h </w:instrText>
      </w:r>
      <w:r>
        <w:rPr>
          <w:noProof/>
        </w:rPr>
      </w:r>
      <w:r>
        <w:rPr>
          <w:noProof/>
        </w:rPr>
        <w:fldChar w:fldCharType="separate"/>
      </w:r>
      <w:r>
        <w:rPr>
          <w:noProof/>
        </w:rPr>
        <w:t>137</w:t>
      </w:r>
      <w:r>
        <w:rPr>
          <w:noProof/>
        </w:rPr>
        <w:fldChar w:fldCharType="end"/>
      </w:r>
    </w:p>
    <w:p w14:paraId="4508A15B" w14:textId="29147EBF"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E.7</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IVAS-7b: </w:t>
      </w:r>
      <w:r>
        <w:rPr>
          <w:noProof/>
        </w:rPr>
        <w:t>Processing Plan for Characterization Phase</w:t>
      </w:r>
      <w:r>
        <w:rPr>
          <w:noProof/>
        </w:rPr>
        <w:tab/>
      </w:r>
      <w:r>
        <w:rPr>
          <w:noProof/>
        </w:rPr>
        <w:fldChar w:fldCharType="begin" w:fldLock="1"/>
      </w:r>
      <w:r>
        <w:rPr>
          <w:noProof/>
        </w:rPr>
        <w:instrText xml:space="preserve"> PAGEREF _Toc167377093 \h </w:instrText>
      </w:r>
      <w:r>
        <w:rPr>
          <w:noProof/>
        </w:rPr>
      </w:r>
      <w:r>
        <w:rPr>
          <w:noProof/>
        </w:rPr>
        <w:fldChar w:fldCharType="separate"/>
      </w:r>
      <w:r>
        <w:rPr>
          <w:noProof/>
        </w:rPr>
        <w:t>137</w:t>
      </w:r>
      <w:r>
        <w:rPr>
          <w:noProof/>
        </w:rPr>
        <w:fldChar w:fldCharType="end"/>
      </w:r>
    </w:p>
    <w:p w14:paraId="7722FC5E" w14:textId="47AF2416"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E.8</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IVAS-8a: </w:t>
      </w:r>
      <w:r>
        <w:rPr>
          <w:noProof/>
        </w:rPr>
        <w:t>Test Plan for Selection Phase</w:t>
      </w:r>
      <w:r>
        <w:rPr>
          <w:noProof/>
        </w:rPr>
        <w:tab/>
      </w:r>
      <w:r>
        <w:rPr>
          <w:noProof/>
        </w:rPr>
        <w:fldChar w:fldCharType="begin" w:fldLock="1"/>
      </w:r>
      <w:r>
        <w:rPr>
          <w:noProof/>
        </w:rPr>
        <w:instrText xml:space="preserve"> PAGEREF _Toc167377094 \h </w:instrText>
      </w:r>
      <w:r>
        <w:rPr>
          <w:noProof/>
        </w:rPr>
      </w:r>
      <w:r>
        <w:rPr>
          <w:noProof/>
        </w:rPr>
        <w:fldChar w:fldCharType="separate"/>
      </w:r>
      <w:r>
        <w:rPr>
          <w:noProof/>
        </w:rPr>
        <w:t>137</w:t>
      </w:r>
      <w:r>
        <w:rPr>
          <w:noProof/>
        </w:rPr>
        <w:fldChar w:fldCharType="end"/>
      </w:r>
    </w:p>
    <w:p w14:paraId="143899F6" w14:textId="03B2A8B9"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E.9</w:t>
      </w:r>
      <w:r>
        <w:rPr>
          <w:rFonts w:asciiTheme="minorHAnsi" w:eastAsiaTheme="minorEastAsia" w:hAnsiTheme="minorHAnsi" w:cstheme="minorBidi"/>
          <w:noProof/>
          <w:kern w:val="2"/>
          <w:sz w:val="24"/>
          <w:szCs w:val="24"/>
          <w:lang w:val="de-DE" w:eastAsia="zh-CN"/>
          <w14:ligatures w14:val="standardContextual"/>
        </w:rPr>
        <w:tab/>
      </w:r>
      <w:r w:rsidRPr="00426DD4">
        <w:rPr>
          <w:noProof/>
          <w:lang w:val="en-US"/>
        </w:rPr>
        <w:t xml:space="preserve">IVAS-8b: </w:t>
      </w:r>
      <w:r>
        <w:rPr>
          <w:noProof/>
        </w:rPr>
        <w:t>Test Plan for Characterization Phase</w:t>
      </w:r>
      <w:r>
        <w:rPr>
          <w:noProof/>
        </w:rPr>
        <w:tab/>
      </w:r>
      <w:r>
        <w:rPr>
          <w:noProof/>
        </w:rPr>
        <w:fldChar w:fldCharType="begin" w:fldLock="1"/>
      </w:r>
      <w:r>
        <w:rPr>
          <w:noProof/>
        </w:rPr>
        <w:instrText xml:space="preserve"> PAGEREF _Toc167377095 \h </w:instrText>
      </w:r>
      <w:r>
        <w:rPr>
          <w:noProof/>
        </w:rPr>
      </w:r>
      <w:r>
        <w:rPr>
          <w:noProof/>
        </w:rPr>
        <w:fldChar w:fldCharType="separate"/>
      </w:r>
      <w:r>
        <w:rPr>
          <w:noProof/>
        </w:rPr>
        <w:t>137</w:t>
      </w:r>
      <w:r>
        <w:rPr>
          <w:noProof/>
        </w:rPr>
        <w:fldChar w:fldCharType="end"/>
      </w:r>
    </w:p>
    <w:p w14:paraId="5A7736ED" w14:textId="5F8742A3"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sidRPr="00426DD4">
        <w:rPr>
          <w:noProof/>
          <w:lang w:val="en-US"/>
        </w:rPr>
        <w:t>E.10</w:t>
      </w:r>
      <w:r>
        <w:rPr>
          <w:rFonts w:asciiTheme="minorHAnsi" w:eastAsiaTheme="minorEastAsia" w:hAnsiTheme="minorHAnsi" w:cstheme="minorBidi"/>
          <w:noProof/>
          <w:kern w:val="2"/>
          <w:sz w:val="24"/>
          <w:szCs w:val="24"/>
          <w:lang w:val="de-DE" w:eastAsia="zh-CN"/>
          <w14:ligatures w14:val="standardContextual"/>
        </w:rPr>
        <w:tab/>
      </w:r>
      <w:r w:rsidRPr="00426DD4">
        <w:rPr>
          <w:bCs/>
          <w:noProof/>
        </w:rPr>
        <w:t>ISAR Permanent Document: Testing Aspects for Phase/Track 2/a</w:t>
      </w:r>
      <w:r>
        <w:rPr>
          <w:noProof/>
        </w:rPr>
        <w:tab/>
      </w:r>
      <w:r>
        <w:rPr>
          <w:noProof/>
        </w:rPr>
        <w:fldChar w:fldCharType="begin" w:fldLock="1"/>
      </w:r>
      <w:r>
        <w:rPr>
          <w:noProof/>
        </w:rPr>
        <w:instrText xml:space="preserve"> PAGEREF _Toc167377096 \h </w:instrText>
      </w:r>
      <w:r>
        <w:rPr>
          <w:noProof/>
        </w:rPr>
      </w:r>
      <w:r>
        <w:rPr>
          <w:noProof/>
        </w:rPr>
        <w:fldChar w:fldCharType="separate"/>
      </w:r>
      <w:r>
        <w:rPr>
          <w:noProof/>
        </w:rPr>
        <w:t>138</w:t>
      </w:r>
      <w:r>
        <w:rPr>
          <w:noProof/>
        </w:rPr>
        <w:fldChar w:fldCharType="end"/>
      </w:r>
    </w:p>
    <w:p w14:paraId="2A8303A8" w14:textId="12B42426" w:rsidR="00BC50F1" w:rsidRDefault="00BC50F1">
      <w:pPr>
        <w:pStyle w:val="Verzeichnis8"/>
        <w:rPr>
          <w:rFonts w:asciiTheme="minorHAnsi" w:eastAsiaTheme="minorEastAsia" w:hAnsiTheme="minorHAnsi" w:cstheme="minorBidi"/>
          <w:b w:val="0"/>
          <w:noProof/>
          <w:kern w:val="2"/>
          <w:sz w:val="24"/>
          <w:szCs w:val="24"/>
          <w:lang w:val="de-DE" w:eastAsia="zh-CN"/>
          <w14:ligatures w14:val="standardContextual"/>
        </w:rPr>
      </w:pPr>
      <w:r>
        <w:rPr>
          <w:noProof/>
        </w:rPr>
        <w:t>Annex F: Subjective Test Raw Data and Analyses</w:t>
      </w:r>
      <w:r>
        <w:rPr>
          <w:noProof/>
        </w:rPr>
        <w:tab/>
      </w:r>
      <w:r>
        <w:rPr>
          <w:noProof/>
        </w:rPr>
        <w:fldChar w:fldCharType="begin" w:fldLock="1"/>
      </w:r>
      <w:r>
        <w:rPr>
          <w:noProof/>
        </w:rPr>
        <w:instrText xml:space="preserve"> PAGEREF _Toc167377097 \h </w:instrText>
      </w:r>
      <w:r>
        <w:rPr>
          <w:noProof/>
        </w:rPr>
      </w:r>
      <w:r>
        <w:rPr>
          <w:noProof/>
        </w:rPr>
        <w:fldChar w:fldCharType="separate"/>
      </w:r>
      <w:r>
        <w:rPr>
          <w:noProof/>
        </w:rPr>
        <w:t>139</w:t>
      </w:r>
      <w:r>
        <w:rPr>
          <w:noProof/>
        </w:rPr>
        <w:fldChar w:fldCharType="end"/>
      </w:r>
    </w:p>
    <w:p w14:paraId="7F300A89" w14:textId="67C75BB3" w:rsidR="00BC50F1" w:rsidRDefault="00BC50F1">
      <w:pPr>
        <w:pStyle w:val="Verzeichnis1"/>
        <w:rPr>
          <w:rFonts w:asciiTheme="minorHAnsi" w:eastAsiaTheme="minorEastAsia" w:hAnsiTheme="minorHAnsi" w:cstheme="minorBidi"/>
          <w:noProof/>
          <w:kern w:val="2"/>
          <w:sz w:val="24"/>
          <w:szCs w:val="24"/>
          <w:lang w:val="de-DE" w:eastAsia="zh-CN"/>
          <w14:ligatures w14:val="standardContextual"/>
        </w:rPr>
      </w:pPr>
      <w:r>
        <w:rPr>
          <w:noProof/>
        </w:rPr>
        <w:t>F.1</w:t>
      </w:r>
      <w:r>
        <w:rPr>
          <w:rFonts w:asciiTheme="minorHAnsi" w:eastAsiaTheme="minorEastAsia" w:hAnsiTheme="minorHAnsi" w:cstheme="minorBidi"/>
          <w:noProof/>
          <w:kern w:val="2"/>
          <w:sz w:val="24"/>
          <w:szCs w:val="24"/>
          <w:lang w:val="de-DE" w:eastAsia="zh-CN"/>
          <w14:ligatures w14:val="standardContextual"/>
        </w:rPr>
        <w:tab/>
      </w:r>
      <w:r>
        <w:rPr>
          <w:noProof/>
        </w:rPr>
        <w:t>IVAS Selection Phase: Global Analysis Laboratory report</w:t>
      </w:r>
      <w:r>
        <w:rPr>
          <w:noProof/>
        </w:rPr>
        <w:tab/>
      </w:r>
      <w:r>
        <w:rPr>
          <w:noProof/>
        </w:rPr>
        <w:fldChar w:fldCharType="begin" w:fldLock="1"/>
      </w:r>
      <w:r>
        <w:rPr>
          <w:noProof/>
        </w:rPr>
        <w:instrText xml:space="preserve"> PAGEREF _Toc167377098 \h </w:instrText>
      </w:r>
      <w:r>
        <w:rPr>
          <w:noProof/>
        </w:rPr>
      </w:r>
      <w:r>
        <w:rPr>
          <w:noProof/>
        </w:rPr>
        <w:fldChar w:fldCharType="separate"/>
      </w:r>
      <w:r>
        <w:rPr>
          <w:noProof/>
        </w:rPr>
        <w:t>139</w:t>
      </w:r>
      <w:r>
        <w:rPr>
          <w:noProof/>
        </w:rPr>
        <w:fldChar w:fldCharType="end"/>
      </w:r>
    </w:p>
    <w:p w14:paraId="7111270C" w14:textId="10F4A18B" w:rsidR="00BC50F1" w:rsidRDefault="00BC50F1">
      <w:pPr>
        <w:pStyle w:val="Verzeichnis8"/>
        <w:rPr>
          <w:rFonts w:asciiTheme="minorHAnsi" w:eastAsiaTheme="minorEastAsia" w:hAnsiTheme="minorHAnsi" w:cstheme="minorBidi"/>
          <w:b w:val="0"/>
          <w:noProof/>
          <w:kern w:val="2"/>
          <w:sz w:val="24"/>
          <w:szCs w:val="24"/>
          <w:lang w:val="de-DE" w:eastAsia="zh-CN"/>
          <w14:ligatures w14:val="standardContextual"/>
        </w:rPr>
      </w:pPr>
      <w:r>
        <w:rPr>
          <w:noProof/>
        </w:rPr>
        <w:t>Annex G (informative): Change history</w:t>
      </w:r>
      <w:r>
        <w:rPr>
          <w:noProof/>
        </w:rPr>
        <w:tab/>
      </w:r>
      <w:r>
        <w:rPr>
          <w:noProof/>
        </w:rPr>
        <w:fldChar w:fldCharType="begin" w:fldLock="1"/>
      </w:r>
      <w:r>
        <w:rPr>
          <w:noProof/>
        </w:rPr>
        <w:instrText xml:space="preserve"> PAGEREF _Toc167377099 \h </w:instrText>
      </w:r>
      <w:r>
        <w:rPr>
          <w:noProof/>
        </w:rPr>
      </w:r>
      <w:r>
        <w:rPr>
          <w:noProof/>
        </w:rPr>
        <w:fldChar w:fldCharType="separate"/>
      </w:r>
      <w:r>
        <w:rPr>
          <w:noProof/>
        </w:rPr>
        <w:t>140</w:t>
      </w:r>
      <w:r>
        <w:rPr>
          <w:noProof/>
        </w:rPr>
        <w:fldChar w:fldCharType="end"/>
      </w:r>
    </w:p>
    <w:p w14:paraId="0B9E3498" w14:textId="3A13EC2C" w:rsidR="00080512" w:rsidRPr="00444745" w:rsidRDefault="00BC50F1"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berschrift1"/>
      </w:pPr>
      <w:bookmarkStart w:id="14" w:name="foreword"/>
      <w:bookmarkStart w:id="15" w:name="_Toc129708866"/>
      <w:bookmarkStart w:id="16" w:name="_Toc166841117"/>
      <w:bookmarkStart w:id="17" w:name="_Toc167314752"/>
      <w:bookmarkStart w:id="18" w:name="_Toc167315912"/>
      <w:bookmarkStart w:id="19" w:name="_Toc167316336"/>
      <w:bookmarkStart w:id="20" w:name="_Toc167376927"/>
      <w:bookmarkEnd w:id="14"/>
      <w:r w:rsidRPr="00CA1A85">
        <w:lastRenderedPageBreak/>
        <w:t>Foreword</w:t>
      </w:r>
      <w:bookmarkEnd w:id="15"/>
      <w:bookmarkEnd w:id="16"/>
      <w:bookmarkEnd w:id="17"/>
      <w:bookmarkEnd w:id="18"/>
      <w:bookmarkEnd w:id="19"/>
      <w:bookmarkEnd w:id="20"/>
    </w:p>
    <w:p w14:paraId="2511FBFA" w14:textId="5B95DD0D" w:rsidR="00080512" w:rsidRPr="00444745" w:rsidRDefault="00080512">
      <w:pPr>
        <w:rPr>
          <w:lang w:val="en-US"/>
        </w:rPr>
      </w:pPr>
      <w:r w:rsidRPr="00444745">
        <w:rPr>
          <w:lang w:val="en-US"/>
        </w:rPr>
        <w:t xml:space="preserve">This Technical </w:t>
      </w:r>
      <w:bookmarkStart w:id="21" w:name="spectype3"/>
      <w:r w:rsidR="00602AEA" w:rsidRPr="00444745">
        <w:rPr>
          <w:lang w:val="en-US"/>
        </w:rPr>
        <w:t>Report</w:t>
      </w:r>
      <w:bookmarkEnd w:id="21"/>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berschrift1"/>
      </w:pPr>
      <w:bookmarkStart w:id="22" w:name="introduction"/>
      <w:bookmarkStart w:id="23" w:name="_Toc167314753"/>
      <w:bookmarkStart w:id="24" w:name="_Toc167315913"/>
      <w:bookmarkStart w:id="25" w:name="_Toc167316337"/>
      <w:bookmarkStart w:id="26" w:name="_Toc167376928"/>
      <w:bookmarkEnd w:id="22"/>
      <w:r w:rsidRPr="0033520B">
        <w:t>1</w:t>
      </w:r>
      <w:r w:rsidRPr="0033520B">
        <w:tab/>
      </w:r>
      <w:bookmarkStart w:id="27" w:name="scope"/>
      <w:bookmarkStart w:id="28" w:name="_Toc129708868"/>
      <w:bookmarkStart w:id="29" w:name="_Toc166841118"/>
      <w:bookmarkEnd w:id="27"/>
      <w:r w:rsidR="00080512" w:rsidRPr="0033520B">
        <w:t>Scope</w:t>
      </w:r>
      <w:bookmarkEnd w:id="23"/>
      <w:bookmarkEnd w:id="24"/>
      <w:bookmarkEnd w:id="25"/>
      <w:bookmarkEnd w:id="26"/>
      <w:bookmarkEnd w:id="28"/>
      <w:bookmarkEnd w:id="29"/>
    </w:p>
    <w:p w14:paraId="5AB11B31" w14:textId="6838F5DC" w:rsidR="00420311" w:rsidRPr="00C53B3D" w:rsidRDefault="00420311" w:rsidP="00420311">
      <w:bookmarkStart w:id="30" w:name="references"/>
      <w:bookmarkStart w:id="31" w:name="_Toc129708869"/>
      <w:bookmarkEnd w:id="30"/>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32" w:name="_Toc167314754"/>
      <w:bookmarkStart w:id="33" w:name="_Toc167315914"/>
      <w:bookmarkStart w:id="34" w:name="_Toc167316338"/>
      <w:bookmarkStart w:id="35" w:name="_Toc167376929"/>
      <w:r w:rsidRPr="0033520B">
        <w:t>2</w:t>
      </w:r>
      <w:r w:rsidRPr="0033520B">
        <w:tab/>
      </w:r>
      <w:bookmarkStart w:id="36" w:name="_Toc166841119"/>
      <w:r w:rsidR="00080512" w:rsidRPr="0033520B">
        <w:t>References</w:t>
      </w:r>
      <w:bookmarkEnd w:id="31"/>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37" w:name="_Ref148439827"/>
      <w:r w:rsidRPr="00B32C7F">
        <w:t>[1]</w:t>
      </w:r>
      <w:r w:rsidR="00C04264">
        <w:tab/>
      </w:r>
      <w:r w:rsidRPr="00B32C7F">
        <w:t>3GPP TR 21.905: "Vocabulary for 3GPP Specifications".</w:t>
      </w:r>
      <w:bookmarkEnd w:id="37"/>
    </w:p>
    <w:p w14:paraId="6BBAEB98" w14:textId="580EFC6B" w:rsidR="00AF5AE2" w:rsidRPr="00C53B3D" w:rsidRDefault="00AF5AE2" w:rsidP="00C04264">
      <w:pPr>
        <w:pStyle w:val="EX"/>
      </w:pPr>
      <w:r w:rsidRPr="00C53B3D">
        <w:t>[2]</w:t>
      </w:r>
      <w:r w:rsidR="00C04264">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759D7250" w:rsidR="00AF5AE2" w:rsidRPr="00B07122" w:rsidRDefault="00AF5AE2" w:rsidP="00C04264">
      <w:pPr>
        <w:pStyle w:val="EX"/>
      </w:pPr>
      <w:r w:rsidRPr="00C53B3D">
        <w:t>[3]</w:t>
      </w:r>
      <w:r w:rsidR="00C04264">
        <w:tab/>
      </w:r>
      <w:r w:rsidR="006C3788">
        <w:t>void</w:t>
      </w:r>
      <w:r w:rsidRPr="00C53B3D">
        <w:tab/>
      </w:r>
    </w:p>
    <w:p w14:paraId="2C02875E" w14:textId="4B0E9E35" w:rsidR="00AF5AE2" w:rsidRPr="00C53B3D" w:rsidRDefault="00AF5AE2" w:rsidP="00C04264">
      <w:pPr>
        <w:pStyle w:val="EX"/>
      </w:pPr>
      <w:r w:rsidRPr="00C53B3D">
        <w:t>[</w:t>
      </w:r>
      <w:r>
        <w:t>4</w:t>
      </w:r>
      <w:r w:rsidRPr="00C53B3D">
        <w:t>]</w:t>
      </w:r>
      <w:r w:rsidR="00C04264">
        <w:tab/>
      </w:r>
      <w:r w:rsidRPr="00C53B3D">
        <w:t>3GPP TS 26.</w:t>
      </w:r>
      <w:r>
        <w:t>252</w:t>
      </w:r>
      <w:r w:rsidRPr="00C53B3D">
        <w:t>: "</w:t>
      </w:r>
      <w:r w:rsidRPr="00AF5AE2">
        <w:t>Codec for Immersive Voice and Audio Services (IVAS)</w:t>
      </w:r>
      <w:r w:rsidRPr="00C53B3D">
        <w:t>; Test Sequences".</w:t>
      </w:r>
    </w:p>
    <w:p w14:paraId="780FFB49" w14:textId="2413C98E" w:rsidR="00AF5AE2" w:rsidRPr="00C53B3D" w:rsidRDefault="00AF5AE2" w:rsidP="00C04264">
      <w:pPr>
        <w:pStyle w:val="EX"/>
      </w:pPr>
      <w:r w:rsidRPr="00C53B3D">
        <w:t>[</w:t>
      </w:r>
      <w:r>
        <w:t>5</w:t>
      </w:r>
      <w:r w:rsidRPr="00C53B3D">
        <w:t>]</w:t>
      </w:r>
      <w:r w:rsidR="00C04264">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6A6E76C3" w:rsidR="00AF5AE2" w:rsidRPr="00C53B3D" w:rsidRDefault="00AF5AE2" w:rsidP="00C04264">
      <w:pPr>
        <w:pStyle w:val="EX"/>
      </w:pPr>
      <w:r w:rsidRPr="00C53B3D">
        <w:t>[</w:t>
      </w:r>
      <w:r>
        <w:t>6</w:t>
      </w:r>
      <w:r w:rsidRPr="00C53B3D">
        <w:t>]</w:t>
      </w:r>
      <w:r w:rsidR="00C04264">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649CFF36" w:rsidR="00AF5AE2" w:rsidRPr="00C53B3D" w:rsidRDefault="00AF5AE2" w:rsidP="00C04264">
      <w:pPr>
        <w:pStyle w:val="EX"/>
      </w:pPr>
      <w:r w:rsidRPr="00C53B3D">
        <w:t>[</w:t>
      </w:r>
      <w:r>
        <w:t>7</w:t>
      </w:r>
      <w:r w:rsidRPr="00C53B3D">
        <w:t>]</w:t>
      </w:r>
      <w:r w:rsidR="00C04264">
        <w:tab/>
      </w:r>
      <w:r w:rsidRPr="00C53B3D">
        <w:t>3GPP TS 26.</w:t>
      </w:r>
      <w:r>
        <w:t>255</w:t>
      </w:r>
      <w:r w:rsidRPr="00C53B3D">
        <w:t>: "</w:t>
      </w:r>
      <w:r w:rsidRPr="00AF5AE2">
        <w:t>Codec for Immersive Voice and Audio Services (IVAS)</w:t>
      </w:r>
      <w:r w:rsidRPr="00C53B3D">
        <w:t>; Error concealment of lost packets".</w:t>
      </w:r>
    </w:p>
    <w:p w14:paraId="7250CB17" w14:textId="385FE326" w:rsidR="00AF5AE2" w:rsidRPr="00C53B3D" w:rsidRDefault="00AF5AE2" w:rsidP="00C04264">
      <w:pPr>
        <w:pStyle w:val="EX"/>
      </w:pPr>
      <w:r w:rsidRPr="00C53B3D">
        <w:t>[</w:t>
      </w:r>
      <w:r>
        <w:t>8</w:t>
      </w:r>
      <w:r w:rsidRPr="00C53B3D">
        <w:t>]</w:t>
      </w:r>
      <w:r w:rsidR="00C04264">
        <w:tab/>
      </w:r>
      <w:r w:rsidRPr="00C53B3D">
        <w:t>3GPP TS 26.</w:t>
      </w:r>
      <w:r>
        <w:t>256</w:t>
      </w:r>
      <w:r w:rsidRPr="00C53B3D">
        <w:t>: "</w:t>
      </w:r>
      <w:r w:rsidRPr="00AF5AE2">
        <w:t>Codec for Immersive Voice and Audio Services (IVAS)</w:t>
      </w:r>
      <w:r w:rsidRPr="00C53B3D">
        <w:t>; Jitter buffer management".</w:t>
      </w:r>
    </w:p>
    <w:p w14:paraId="208C3382" w14:textId="19BDE423" w:rsidR="00AF5AE2" w:rsidRDefault="00AF5AE2" w:rsidP="00C04264">
      <w:pPr>
        <w:pStyle w:val="EX"/>
      </w:pPr>
      <w:r w:rsidRPr="00C53B3D">
        <w:t>[</w:t>
      </w:r>
      <w:r>
        <w:t>9</w:t>
      </w:r>
      <w:r w:rsidRPr="00C53B3D">
        <w:t>]</w:t>
      </w:r>
      <w:r w:rsidR="00C04264">
        <w:tab/>
      </w:r>
      <w:r w:rsidRPr="00C53B3D">
        <w:t>3GPP TS 26.</w:t>
      </w:r>
      <w:r>
        <w:t>258</w:t>
      </w:r>
      <w:r w:rsidRPr="00C53B3D">
        <w:t>: "</w:t>
      </w:r>
      <w:r w:rsidRPr="00AF5AE2">
        <w:t>Codec for Immersive Voice and Audio Services (IVAS)</w:t>
      </w:r>
      <w:r w:rsidRPr="00C53B3D">
        <w:t>; C code (floating-point)".</w:t>
      </w:r>
    </w:p>
    <w:p w14:paraId="6F948720" w14:textId="09C3266D"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7C0033F1" w:rsidR="00AF5AE2" w:rsidRDefault="004D762F" w:rsidP="00C04264">
      <w:pPr>
        <w:pStyle w:val="EX"/>
      </w:pPr>
      <w:r>
        <w:rPr>
          <w:lang w:val="en-US"/>
        </w:rPr>
        <w:t>[11]</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0356F755" w:rsidR="0095049C" w:rsidRDefault="004D762F" w:rsidP="00C04264">
      <w:pPr>
        <w:pStyle w:val="EX"/>
      </w:pPr>
      <w:r>
        <w:t>[12]</w:t>
      </w:r>
      <w:r w:rsidR="0095049C">
        <w:tab/>
        <w:t>Recommendation ITU-R BS.1534-3: "Method of the subjective assessment of intermediate quality level of audio systems".</w:t>
      </w:r>
    </w:p>
    <w:p w14:paraId="09368CEE" w14:textId="0D2C211E" w:rsidR="00606744" w:rsidRDefault="004D762F" w:rsidP="00C04264">
      <w:pPr>
        <w:pStyle w:val="EX"/>
      </w:pPr>
      <w:r>
        <w:t>[13]</w:t>
      </w:r>
      <w:r w:rsidR="00606744">
        <w:tab/>
      </w:r>
      <w:bookmarkStart w:id="38" w:name="_Ref124156615"/>
      <w:r w:rsidR="00606744" w:rsidRPr="00EC28AD">
        <w:t>ITU-T Handbook of subjective testing practical procedures, 2011</w:t>
      </w:r>
      <w:bookmarkEnd w:id="38"/>
      <w:r w:rsidR="00F8608B">
        <w:t>.</w:t>
      </w:r>
    </w:p>
    <w:p w14:paraId="7A4192D3" w14:textId="0424ADD1" w:rsidR="00F8608B" w:rsidRPr="00444745" w:rsidRDefault="004D762F" w:rsidP="00C04264">
      <w:pPr>
        <w:pStyle w:val="EX"/>
      </w:pPr>
      <w:bookmarkStart w:id="39" w:name="_Ref129951028"/>
      <w:r>
        <w:lastRenderedPageBreak/>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39"/>
      <w:r w:rsidR="00F8608B" w:rsidRPr="00444745">
        <w:t>.</w:t>
      </w:r>
    </w:p>
    <w:p w14:paraId="08DB79AB" w14:textId="120C74E3" w:rsidR="00F8608B" w:rsidRPr="00352395" w:rsidRDefault="004D762F" w:rsidP="00C04264">
      <w:pPr>
        <w:pStyle w:val="EX"/>
      </w:pPr>
      <w:bookmarkStart w:id="40" w:name="_Ref129951212"/>
      <w:r>
        <w:t>[15]</w:t>
      </w:r>
      <w:r w:rsidR="008575A9" w:rsidRPr="00352395">
        <w:tab/>
      </w:r>
      <w:r w:rsidR="00F8608B" w:rsidRPr="00352395">
        <w:t>AFsp Package https://www-mmsp.ece.mcgill.ca/Documents/Downloads/AFsp/</w:t>
      </w:r>
      <w:bookmarkEnd w:id="40"/>
      <w:r w:rsidR="00F8608B" w:rsidRPr="00352395">
        <w:t>.</w:t>
      </w:r>
    </w:p>
    <w:p w14:paraId="2EDB34F4" w14:textId="58D1E250" w:rsidR="005A7103" w:rsidRDefault="004D762F" w:rsidP="00C04264">
      <w:pPr>
        <w:pStyle w:val="EX"/>
        <w:rPr>
          <w:lang w:val="en-CA"/>
        </w:rPr>
      </w:pPr>
      <w:bookmarkStart w:id="41"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1"/>
      <w:r w:rsidR="005A7103">
        <w:rPr>
          <w:lang w:val="en-CA"/>
        </w:rPr>
        <w:t>.</w:t>
      </w:r>
    </w:p>
    <w:p w14:paraId="04B67190" w14:textId="23E80747" w:rsidR="00CB218C" w:rsidRPr="00CB218C" w:rsidRDefault="004D762F" w:rsidP="00C04264">
      <w:pPr>
        <w:pStyle w:val="EX"/>
      </w:pPr>
      <w:r>
        <w:t>[17]</w:t>
      </w:r>
      <w:r w:rsidR="00CB218C">
        <w:tab/>
      </w:r>
      <w:bookmarkStart w:id="42" w:name="_Ref124157415"/>
      <w:r w:rsidR="00CB218C" w:rsidRPr="00444745">
        <w:t>Recommendation ITU-R BS.2051-3 (05/2022): Advanced sound system for programme production</w:t>
      </w:r>
      <w:bookmarkEnd w:id="42"/>
      <w:r w:rsidR="00CB218C" w:rsidRPr="00444745">
        <w:t>.</w:t>
      </w:r>
    </w:p>
    <w:p w14:paraId="2F7960EF" w14:textId="305F978B" w:rsidR="004426BF" w:rsidRDefault="004D762F" w:rsidP="00C04264">
      <w:pPr>
        <w:pStyle w:val="EX"/>
        <w:rPr>
          <w:lang w:val="en-US"/>
        </w:rPr>
      </w:pPr>
      <w:r>
        <w:t>[18]</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4340F0EB"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8BBB82C" w14:textId="3031E578" w:rsidR="00A24807" w:rsidRDefault="004D762F" w:rsidP="00C04264">
      <w:pPr>
        <w:pStyle w:val="EX"/>
      </w:pPr>
      <w:r>
        <w:t>[20]</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0BD350BA" w:rsidR="00C3650E" w:rsidRPr="00CA1A85" w:rsidRDefault="004D762F" w:rsidP="00C04264">
      <w:pPr>
        <w:pStyle w:val="EX"/>
      </w:pPr>
      <w:bookmarkStart w:id="43" w:name="_Ref132808704"/>
      <w:bookmarkStart w:id="44" w:name="_Ref135122304"/>
      <w:r>
        <w:t>[21]</w:t>
      </w:r>
      <w:r w:rsidR="00C3650E" w:rsidRPr="00CA1A85">
        <w:tab/>
        <w:t>Recommendation ITU-T P.191 (03/2023): Software tools for speech and audio coding standardization</w:t>
      </w:r>
      <w:bookmarkEnd w:id="43"/>
      <w:r w:rsidR="00C3650E" w:rsidRPr="00CA1A85">
        <w:t>.</w:t>
      </w:r>
      <w:bookmarkEnd w:id="44"/>
      <w:r w:rsidR="00C3650E" w:rsidRPr="00CA1A85">
        <w:t xml:space="preserve"> </w:t>
      </w:r>
    </w:p>
    <w:p w14:paraId="49B04C70" w14:textId="76610083" w:rsidR="00C3650E" w:rsidRDefault="004D762F" w:rsidP="00C04264">
      <w:pPr>
        <w:pStyle w:val="EX"/>
      </w:pPr>
      <w:bookmarkStart w:id="45" w:name="_Ref124157920"/>
      <w:r>
        <w:t>[22]</w:t>
      </w:r>
      <w:r w:rsidR="00C3650E" w:rsidRPr="00CA1A85">
        <w:tab/>
        <w:t>Recommendation ITU-R BS.1770-4 (10/2015): Algorithms to measure audio programme loudness and true-peak audio level</w:t>
      </w:r>
      <w:bookmarkEnd w:id="45"/>
      <w:r w:rsidR="00C3650E" w:rsidRPr="00CA1A85">
        <w:t>.</w:t>
      </w:r>
      <w:r w:rsidR="00C3650E"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berschrift1"/>
      </w:pPr>
      <w:bookmarkStart w:id="46" w:name="definitions"/>
      <w:bookmarkStart w:id="47" w:name="_Toc129708870"/>
      <w:bookmarkStart w:id="48" w:name="_Toc167314755"/>
      <w:bookmarkStart w:id="49" w:name="_Toc167315915"/>
      <w:bookmarkStart w:id="50" w:name="_Toc167316339"/>
      <w:bookmarkStart w:id="51" w:name="_Toc167376930"/>
      <w:bookmarkEnd w:id="46"/>
      <w:r w:rsidRPr="0033520B">
        <w:t>3</w:t>
      </w:r>
      <w:r w:rsidRPr="0033520B">
        <w:tab/>
      </w:r>
      <w:bookmarkStart w:id="52" w:name="_Toc166841120"/>
      <w:r w:rsidR="00080512" w:rsidRPr="0033520B">
        <w:t>Definitions</w:t>
      </w:r>
      <w:r w:rsidR="00602AEA" w:rsidRPr="0033520B">
        <w:t xml:space="preserve"> of terms, symbols and abbreviations</w:t>
      </w:r>
      <w:bookmarkEnd w:id="47"/>
      <w:bookmarkEnd w:id="48"/>
      <w:bookmarkEnd w:id="49"/>
      <w:bookmarkEnd w:id="50"/>
      <w:bookmarkEnd w:id="51"/>
      <w:bookmarkEnd w:id="52"/>
    </w:p>
    <w:p w14:paraId="6CBABCF9" w14:textId="77A922C7" w:rsidR="00080512" w:rsidRPr="004D3578" w:rsidRDefault="001E1BBB" w:rsidP="001E1BBB">
      <w:pPr>
        <w:pStyle w:val="berschrift2"/>
      </w:pPr>
      <w:bookmarkStart w:id="53" w:name="_Toc129708871"/>
      <w:bookmarkStart w:id="54" w:name="_Toc167314756"/>
      <w:bookmarkStart w:id="55" w:name="_Toc167315916"/>
      <w:bookmarkStart w:id="56" w:name="_Toc167316340"/>
      <w:bookmarkStart w:id="57" w:name="_Toc167376931"/>
      <w:r w:rsidRPr="004D3578">
        <w:t>3.1</w:t>
      </w:r>
      <w:r w:rsidRPr="004D3578">
        <w:tab/>
      </w:r>
      <w:bookmarkStart w:id="58" w:name="_Toc166841121"/>
      <w:r w:rsidR="002B6339">
        <w:t>Terms</w:t>
      </w:r>
      <w:bookmarkEnd w:id="53"/>
      <w:bookmarkEnd w:id="54"/>
      <w:bookmarkEnd w:id="55"/>
      <w:bookmarkEnd w:id="56"/>
      <w:bookmarkEnd w:id="57"/>
      <w:bookmarkEnd w:id="5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berschrift2"/>
      </w:pPr>
      <w:bookmarkStart w:id="59" w:name="_Toc129708872"/>
      <w:bookmarkStart w:id="60" w:name="_Toc167314757"/>
      <w:bookmarkStart w:id="61" w:name="_Toc167315917"/>
      <w:bookmarkStart w:id="62" w:name="_Toc167316341"/>
      <w:bookmarkStart w:id="63" w:name="_Toc167376932"/>
      <w:r w:rsidRPr="004D3578">
        <w:t>3.2</w:t>
      </w:r>
      <w:r w:rsidRPr="004D3578">
        <w:tab/>
      </w:r>
      <w:bookmarkStart w:id="64" w:name="_Toc166841122"/>
      <w:r w:rsidR="00080512" w:rsidRPr="004D3578">
        <w:t>Symbols</w:t>
      </w:r>
      <w:bookmarkEnd w:id="59"/>
      <w:bookmarkEnd w:id="60"/>
      <w:bookmarkEnd w:id="61"/>
      <w:bookmarkEnd w:id="62"/>
      <w:bookmarkEnd w:id="63"/>
      <w:bookmarkEnd w:id="64"/>
    </w:p>
    <w:p w14:paraId="46F1B0F7" w14:textId="0E26DC0A" w:rsidR="00080512" w:rsidRPr="004D3578" w:rsidRDefault="00143E2A">
      <w:pPr>
        <w:keepNext/>
      </w:pPr>
      <w:r>
        <w:t>Void.</w:t>
      </w:r>
    </w:p>
    <w:p w14:paraId="5E81C5C1" w14:textId="7A61565C" w:rsidR="00080512" w:rsidRPr="004D3578" w:rsidRDefault="001E1BBB" w:rsidP="001E1BBB">
      <w:pPr>
        <w:pStyle w:val="berschrift2"/>
      </w:pPr>
      <w:bookmarkStart w:id="65" w:name="_Toc129708873"/>
      <w:bookmarkStart w:id="66" w:name="_Toc167314758"/>
      <w:bookmarkStart w:id="67" w:name="_Toc167315918"/>
      <w:bookmarkStart w:id="68" w:name="_Toc167316342"/>
      <w:bookmarkStart w:id="69" w:name="_Toc167376933"/>
      <w:r w:rsidRPr="004D3578">
        <w:t>3.3</w:t>
      </w:r>
      <w:r w:rsidRPr="004D3578">
        <w:tab/>
      </w:r>
      <w:bookmarkStart w:id="70" w:name="_Toc166841123"/>
      <w:r w:rsidR="00080512" w:rsidRPr="004D3578">
        <w:t>Abbreviations</w:t>
      </w:r>
      <w:bookmarkEnd w:id="65"/>
      <w:bookmarkEnd w:id="66"/>
      <w:bookmarkEnd w:id="67"/>
      <w:bookmarkEnd w:id="68"/>
      <w:bookmarkEnd w:id="69"/>
      <w:bookmarkEnd w:id="7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lastRenderedPageBreak/>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1" w:name="EDM_endabb_"/>
      <w:bookmarkEnd w:id="71"/>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72" w:name="clause4"/>
      <w:bookmarkStart w:id="73" w:name="_Toc129708874"/>
      <w:bookmarkStart w:id="74" w:name="_Toc167314759"/>
      <w:bookmarkStart w:id="75" w:name="_Toc167315919"/>
      <w:bookmarkStart w:id="76" w:name="_Toc167316343"/>
      <w:bookmarkStart w:id="77" w:name="_Toc167376934"/>
      <w:bookmarkEnd w:id="72"/>
      <w:r w:rsidRPr="0033520B">
        <w:t>4</w:t>
      </w:r>
      <w:r w:rsidRPr="0033520B">
        <w:tab/>
      </w:r>
      <w:bookmarkStart w:id="78" w:name="_Toc166841124"/>
      <w:bookmarkEnd w:id="73"/>
      <w:r w:rsidR="00304FE1" w:rsidRPr="0033520B">
        <w:t>General</w:t>
      </w:r>
      <w:bookmarkEnd w:id="74"/>
      <w:bookmarkEnd w:id="75"/>
      <w:bookmarkEnd w:id="76"/>
      <w:bookmarkEnd w:id="77"/>
      <w:bookmarkEnd w:id="78"/>
    </w:p>
    <w:p w14:paraId="732AA0FD" w14:textId="47793167" w:rsidR="00304FE1" w:rsidRDefault="001E1BBB" w:rsidP="001E1BBB">
      <w:pPr>
        <w:pStyle w:val="berschrift2"/>
      </w:pPr>
      <w:bookmarkStart w:id="79" w:name="_Toc10451337"/>
      <w:bookmarkStart w:id="80" w:name="_Toc162888738"/>
      <w:bookmarkStart w:id="81" w:name="_Toc167314760"/>
      <w:bookmarkStart w:id="82" w:name="_Toc167315920"/>
      <w:bookmarkStart w:id="83" w:name="_Toc167316344"/>
      <w:bookmarkStart w:id="84" w:name="_Toc167376935"/>
      <w:r>
        <w:t>4.1</w:t>
      </w:r>
      <w:r>
        <w:tab/>
      </w:r>
      <w:bookmarkStart w:id="85" w:name="_Toc166841125"/>
      <w:r w:rsidR="00304FE1" w:rsidRPr="00C53B3D">
        <w:t xml:space="preserve">Overview of the </w:t>
      </w:r>
      <w:r w:rsidR="00304FE1">
        <w:t>IVAS</w:t>
      </w:r>
      <w:r w:rsidR="00304FE1" w:rsidRPr="00C53B3D">
        <w:t xml:space="preserve"> Codec Work Item</w:t>
      </w:r>
      <w:bookmarkEnd w:id="79"/>
      <w:bookmarkEnd w:id="80"/>
      <w:bookmarkEnd w:id="81"/>
      <w:bookmarkEnd w:id="82"/>
      <w:bookmarkEnd w:id="83"/>
      <w:bookmarkEnd w:id="84"/>
      <w:bookmarkEnd w:id="85"/>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 xml:space="preserve">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w:t>
      </w:r>
      <w:r w:rsidRPr="00CA1A85">
        <w:rPr>
          <w:i/>
          <w:iCs/>
        </w:rPr>
        <w:lastRenderedPageBreak/>
        <w:t>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lastRenderedPageBreak/>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86" w:name="_Hlk128110916"/>
      <w:r w:rsidRPr="00CA1A85">
        <w:rPr>
          <w:i/>
          <w:iCs/>
        </w:rPr>
        <w:t xml:space="preserve">In other scenarios, that latency may be sufficiently low, in which case the head-tracked binaural rendering can exclusively be done in the presentation engine. </w:t>
      </w:r>
      <w:bookmarkEnd w:id="86"/>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lastRenderedPageBreak/>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87"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88"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88"/>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89" w:name="_Hlk162468918"/>
      <w:bookmarkEnd w:id="87"/>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9"/>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berschrift2"/>
      </w:pPr>
      <w:bookmarkStart w:id="90" w:name="_Toc10451338"/>
      <w:bookmarkStart w:id="91" w:name="_Toc162888739"/>
      <w:bookmarkStart w:id="92" w:name="_Toc167314761"/>
      <w:bookmarkStart w:id="93" w:name="_Toc167315921"/>
      <w:bookmarkStart w:id="94" w:name="_Toc167316345"/>
      <w:bookmarkStart w:id="95" w:name="_Toc167376936"/>
      <w:r w:rsidRPr="00C53B3D">
        <w:t>4.2</w:t>
      </w:r>
      <w:r w:rsidRPr="00C53B3D">
        <w:tab/>
      </w:r>
      <w:bookmarkStart w:id="96" w:name="_Toc166841126"/>
      <w:r w:rsidR="00304FE1" w:rsidRPr="00C53B3D">
        <w:t xml:space="preserve">Presentation of the Following </w:t>
      </w:r>
      <w:r w:rsidR="00304FE1">
        <w:t>clause</w:t>
      </w:r>
      <w:r w:rsidR="00304FE1" w:rsidRPr="00C53B3D">
        <w:t>s</w:t>
      </w:r>
      <w:bookmarkEnd w:id="90"/>
      <w:bookmarkEnd w:id="91"/>
      <w:bookmarkEnd w:id="92"/>
      <w:bookmarkEnd w:id="93"/>
      <w:bookmarkEnd w:id="94"/>
      <w:bookmarkEnd w:id="95"/>
      <w:bookmarkEnd w:id="9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97" w:name="_Toc10451339"/>
      <w:bookmarkStart w:id="98" w:name="_Toc162888740"/>
      <w:bookmarkStart w:id="99" w:name="_Toc167314762"/>
      <w:bookmarkStart w:id="100" w:name="_Toc167315922"/>
      <w:bookmarkStart w:id="101" w:name="_Toc167316346"/>
      <w:bookmarkStart w:id="102" w:name="_Toc167376937"/>
      <w:r w:rsidRPr="0033520B">
        <w:lastRenderedPageBreak/>
        <w:t>5</w:t>
      </w:r>
      <w:r w:rsidRPr="0033520B">
        <w:tab/>
      </w:r>
      <w:bookmarkStart w:id="103" w:name="_Toc166841127"/>
      <w:r w:rsidR="00304FE1" w:rsidRPr="0033520B">
        <w:t>Terms of Reference</w:t>
      </w:r>
      <w:bookmarkEnd w:id="97"/>
      <w:bookmarkEnd w:id="98"/>
      <w:bookmarkEnd w:id="99"/>
      <w:bookmarkEnd w:id="100"/>
      <w:bookmarkEnd w:id="101"/>
      <w:bookmarkEnd w:id="102"/>
      <w:bookmarkEnd w:id="103"/>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04" w:name="_Ref166088545"/>
      <w:bookmarkStart w:id="105" w:name="_Ref166088532"/>
      <w:r>
        <w:t xml:space="preserve">Table </w:t>
      </w:r>
      <w:r w:rsidR="00261D75">
        <w:rPr>
          <w:noProof/>
          <w:cs/>
        </w:rPr>
        <w:t>‎</w:t>
      </w:r>
      <w:r w:rsidR="00261D75">
        <w:rPr>
          <w:noProof/>
        </w:rPr>
        <w:t>4.2</w:t>
      </w:r>
      <w:r w:rsidR="00261D75">
        <w:noBreakHyphen/>
      </w:r>
      <w:r w:rsidR="00261D75">
        <w:rPr>
          <w:noProof/>
        </w:rPr>
        <w:t>1</w:t>
      </w:r>
      <w:bookmarkEnd w:id="104"/>
      <w:r>
        <w:t xml:space="preserve">: </w:t>
      </w:r>
      <w:r w:rsidRPr="00EA20C1">
        <w:rPr>
          <w:rFonts w:eastAsia="Arial"/>
        </w:rPr>
        <w:t>Ranges of supported bitrates for stereo and immersive coding of the IVAS codec</w:t>
      </w:r>
      <w:bookmarkEnd w:id="105"/>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06" w:name="_Ref166088614"/>
      <w:r>
        <w:lastRenderedPageBreak/>
        <w:t xml:space="preserve">Table </w:t>
      </w:r>
      <w:r w:rsidR="00261D75">
        <w:rPr>
          <w:noProof/>
          <w:cs/>
        </w:rPr>
        <w:t>‎</w:t>
      </w:r>
      <w:r w:rsidR="00261D75">
        <w:rPr>
          <w:noProof/>
        </w:rPr>
        <w:t>4.2</w:t>
      </w:r>
      <w:r w:rsidR="00261D75">
        <w:noBreakHyphen/>
      </w:r>
      <w:r w:rsidR="00261D75">
        <w:rPr>
          <w:noProof/>
        </w:rPr>
        <w:t>2</w:t>
      </w:r>
      <w:bookmarkEnd w:id="106"/>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berschrift1"/>
      </w:pPr>
      <w:bookmarkStart w:id="107" w:name="_Toc10451340"/>
      <w:bookmarkStart w:id="108" w:name="_Toc162888741"/>
      <w:bookmarkStart w:id="109" w:name="_Toc167314763"/>
      <w:bookmarkStart w:id="110" w:name="_Toc167315923"/>
      <w:bookmarkStart w:id="111" w:name="_Toc167316347"/>
      <w:bookmarkStart w:id="112" w:name="_Toc167376938"/>
      <w:r w:rsidRPr="0033520B">
        <w:t>6</w:t>
      </w:r>
      <w:r w:rsidRPr="0033520B">
        <w:tab/>
      </w:r>
      <w:bookmarkStart w:id="113" w:name="_Toc166841128"/>
      <w:r w:rsidR="00304FE1" w:rsidRPr="0033520B">
        <w:t>Selection Process</w:t>
      </w:r>
      <w:bookmarkEnd w:id="107"/>
      <w:bookmarkEnd w:id="108"/>
      <w:bookmarkEnd w:id="109"/>
      <w:bookmarkEnd w:id="110"/>
      <w:bookmarkEnd w:id="111"/>
      <w:bookmarkEnd w:id="112"/>
      <w:bookmarkEnd w:id="113"/>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berschrift1"/>
      </w:pPr>
      <w:bookmarkStart w:id="114" w:name="_Toc10451341"/>
      <w:bookmarkStart w:id="115" w:name="_Toc162888742"/>
      <w:bookmarkStart w:id="116" w:name="_Toc167314764"/>
      <w:bookmarkStart w:id="117" w:name="_Toc167315924"/>
      <w:bookmarkStart w:id="118" w:name="_Toc167316348"/>
      <w:bookmarkStart w:id="119" w:name="_Toc167376939"/>
      <w:r w:rsidRPr="0033520B">
        <w:t>7</w:t>
      </w:r>
      <w:r w:rsidRPr="0033520B">
        <w:tab/>
      </w:r>
      <w:bookmarkStart w:id="120" w:name="_Toc166841129"/>
      <w:r w:rsidR="00304FE1" w:rsidRPr="0033520B">
        <w:t>Introduction to the Testing of the IVAS codec</w:t>
      </w:r>
      <w:bookmarkEnd w:id="114"/>
      <w:bookmarkEnd w:id="115"/>
      <w:bookmarkEnd w:id="116"/>
      <w:bookmarkEnd w:id="117"/>
      <w:bookmarkEnd w:id="118"/>
      <w:bookmarkEnd w:id="119"/>
      <w:bookmarkEnd w:id="120"/>
    </w:p>
    <w:p w14:paraId="42F4A78E" w14:textId="3CD64285" w:rsidR="00FC61F7" w:rsidRPr="003A0DAE" w:rsidRDefault="001E1BBB" w:rsidP="001E1BBB">
      <w:pPr>
        <w:pStyle w:val="berschrift2"/>
      </w:pPr>
      <w:bookmarkStart w:id="121" w:name="_Toc167314765"/>
      <w:bookmarkStart w:id="122" w:name="_Toc167315925"/>
      <w:bookmarkStart w:id="123" w:name="_Toc167316349"/>
      <w:bookmarkStart w:id="124" w:name="_Toc10451342"/>
      <w:bookmarkStart w:id="125" w:name="_Toc162888743"/>
      <w:bookmarkStart w:id="126" w:name="_Toc167376940"/>
      <w:r w:rsidRPr="003A0DAE">
        <w:t>7.1</w:t>
      </w:r>
      <w:r w:rsidRPr="003A0DAE">
        <w:tab/>
      </w:r>
      <w:bookmarkStart w:id="127" w:name="_Toc166841130"/>
      <w:r w:rsidR="00867595" w:rsidRPr="003A0DAE">
        <w:t>IVAS Selection Phase Testing</w:t>
      </w:r>
      <w:bookmarkEnd w:id="121"/>
      <w:bookmarkEnd w:id="122"/>
      <w:bookmarkEnd w:id="123"/>
      <w:bookmarkEnd w:id="126"/>
      <w:bookmarkEnd w:id="127"/>
    </w:p>
    <w:p w14:paraId="36B7189D" w14:textId="2BCC2672" w:rsidR="00330E42" w:rsidRPr="00330E42" w:rsidRDefault="001E1BBB" w:rsidP="001E1BBB">
      <w:pPr>
        <w:pStyle w:val="berschrift3"/>
      </w:pPr>
      <w:bookmarkStart w:id="128" w:name="_Toc167314766"/>
      <w:bookmarkStart w:id="129" w:name="_Toc167315926"/>
      <w:bookmarkStart w:id="130" w:name="_Toc167316350"/>
      <w:bookmarkStart w:id="131" w:name="_Toc167376941"/>
      <w:r w:rsidRPr="00330E42">
        <w:t>7.1.1</w:t>
      </w:r>
      <w:r w:rsidRPr="00330E42">
        <w:tab/>
      </w:r>
      <w:bookmarkStart w:id="132" w:name="_Toc166841131"/>
      <w:r w:rsidR="00304FE1">
        <w:t>General methodology</w:t>
      </w:r>
      <w:bookmarkEnd w:id="124"/>
      <w:bookmarkEnd w:id="125"/>
      <w:bookmarkEnd w:id="128"/>
      <w:bookmarkEnd w:id="129"/>
      <w:bookmarkEnd w:id="130"/>
      <w:bookmarkEnd w:id="131"/>
      <w:bookmarkEnd w:id="132"/>
    </w:p>
    <w:p w14:paraId="098C5C20" w14:textId="0AD8B238" w:rsidR="005411F9" w:rsidRDefault="001E1BBB" w:rsidP="001E1BBB">
      <w:pPr>
        <w:pStyle w:val="berschrift4"/>
      </w:pPr>
      <w:bookmarkStart w:id="133" w:name="_Toc167314767"/>
      <w:bookmarkStart w:id="134" w:name="_Toc167315927"/>
      <w:bookmarkStart w:id="135" w:name="_Toc167316351"/>
      <w:bookmarkStart w:id="136" w:name="_Toc167376942"/>
      <w:r>
        <w:t>7.1.1.1</w:t>
      </w:r>
      <w:r>
        <w:tab/>
      </w:r>
      <w:bookmarkStart w:id="137" w:name="_Toc166841132"/>
      <w:r w:rsidR="005411F9">
        <w:t>Overview</w:t>
      </w:r>
      <w:bookmarkEnd w:id="133"/>
      <w:bookmarkEnd w:id="134"/>
      <w:bookmarkEnd w:id="135"/>
      <w:bookmarkEnd w:id="136"/>
      <w:bookmarkEnd w:id="137"/>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berschrift4"/>
      </w:pPr>
      <w:bookmarkStart w:id="138" w:name="_Toc167314768"/>
      <w:bookmarkStart w:id="139" w:name="_Toc167315928"/>
      <w:bookmarkStart w:id="140" w:name="_Toc167316352"/>
      <w:bookmarkStart w:id="141" w:name="_Toc167376943"/>
      <w:r w:rsidRPr="005411F9">
        <w:t>7.1.1.2</w:t>
      </w:r>
      <w:r w:rsidRPr="005411F9">
        <w:tab/>
      </w:r>
      <w:bookmarkStart w:id="142" w:name="_Toc166841133"/>
      <w:r w:rsidR="00064490" w:rsidRPr="00444745">
        <w:t>P.</w:t>
      </w:r>
      <w:r w:rsidR="00524178">
        <w:t>800</w:t>
      </w:r>
      <w:bookmarkEnd w:id="138"/>
      <w:bookmarkEnd w:id="139"/>
      <w:bookmarkEnd w:id="140"/>
      <w:bookmarkEnd w:id="141"/>
      <w:bookmarkEnd w:id="142"/>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berschrift4"/>
        <w:rPr>
          <w:lang w:eastAsia="fr-CA"/>
        </w:rPr>
      </w:pPr>
      <w:bookmarkStart w:id="143" w:name="_Toc167314769"/>
      <w:bookmarkStart w:id="144" w:name="_Toc167315929"/>
      <w:bookmarkStart w:id="145" w:name="_Toc167316353"/>
      <w:bookmarkStart w:id="146" w:name="_Toc167376944"/>
      <w:r>
        <w:rPr>
          <w:lang w:eastAsia="fr-CA"/>
        </w:rPr>
        <w:t>7.1.1.3</w:t>
      </w:r>
      <w:r>
        <w:rPr>
          <w:lang w:eastAsia="fr-CA"/>
        </w:rPr>
        <w:tab/>
      </w:r>
      <w:bookmarkStart w:id="147" w:name="_Toc166841134"/>
      <w:r w:rsidR="00064490" w:rsidRPr="008C277C">
        <w:rPr>
          <w:lang w:eastAsia="fr-CA"/>
        </w:rPr>
        <w:t>BS.1534</w:t>
      </w:r>
      <w:bookmarkEnd w:id="143"/>
      <w:bookmarkEnd w:id="144"/>
      <w:bookmarkEnd w:id="145"/>
      <w:bookmarkEnd w:id="146"/>
      <w:bookmarkEnd w:id="147"/>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berschrift3"/>
        <w:rPr>
          <w:lang w:val="fr-FR"/>
        </w:rPr>
      </w:pPr>
      <w:bookmarkStart w:id="148" w:name="_Toc167314770"/>
      <w:bookmarkStart w:id="149" w:name="_Toc167315930"/>
      <w:bookmarkStart w:id="150" w:name="_Toc167316354"/>
      <w:bookmarkStart w:id="151" w:name="_Ref135831871"/>
      <w:bookmarkStart w:id="152" w:name="_Toc167376945"/>
      <w:r w:rsidRPr="00444745">
        <w:rPr>
          <w:lang w:val="fr-FR"/>
        </w:rPr>
        <w:lastRenderedPageBreak/>
        <w:t>7.1.2</w:t>
      </w:r>
      <w:r w:rsidRPr="00444745">
        <w:rPr>
          <w:lang w:val="fr-FR"/>
        </w:rPr>
        <w:tab/>
      </w:r>
      <w:bookmarkStart w:id="153" w:name="_Toc166841135"/>
      <w:r w:rsidR="003D4B54" w:rsidRPr="00444745">
        <w:rPr>
          <w:lang w:val="fr-FR"/>
        </w:rPr>
        <w:t>Opinion Scales</w:t>
      </w:r>
      <w:bookmarkEnd w:id="148"/>
      <w:bookmarkEnd w:id="149"/>
      <w:bookmarkEnd w:id="150"/>
      <w:bookmarkEnd w:id="152"/>
      <w:bookmarkEnd w:id="153"/>
    </w:p>
    <w:p w14:paraId="189C1653" w14:textId="321F3152" w:rsidR="009D4442" w:rsidRPr="00444745" w:rsidRDefault="001E1BBB" w:rsidP="001E1BBB">
      <w:pPr>
        <w:pStyle w:val="berschrift4"/>
        <w:rPr>
          <w:lang w:val="fr-FR"/>
        </w:rPr>
      </w:pPr>
      <w:bookmarkStart w:id="154" w:name="_Toc167314771"/>
      <w:bookmarkStart w:id="155" w:name="_Toc167315931"/>
      <w:bookmarkStart w:id="156" w:name="_Toc167316355"/>
      <w:bookmarkStart w:id="157" w:name="_Toc167376946"/>
      <w:r w:rsidRPr="00444745">
        <w:rPr>
          <w:lang w:val="fr-FR"/>
        </w:rPr>
        <w:t>7.1.2.1</w:t>
      </w:r>
      <w:r w:rsidRPr="00444745">
        <w:rPr>
          <w:lang w:val="fr-FR"/>
        </w:rPr>
        <w:tab/>
      </w:r>
      <w:bookmarkStart w:id="158" w:name="_Toc166841136"/>
      <w:r w:rsidR="008D7D40" w:rsidRPr="00444745">
        <w:rPr>
          <w:lang w:val="fr-FR"/>
        </w:rPr>
        <w:t>ITU-T P.800 DCR</w:t>
      </w:r>
      <w:bookmarkEnd w:id="154"/>
      <w:bookmarkEnd w:id="155"/>
      <w:bookmarkEnd w:id="156"/>
      <w:bookmarkEnd w:id="157"/>
      <w:bookmarkEnd w:id="158"/>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59" w:name="_Ref166088693"/>
      <w:r>
        <w:t xml:space="preserve">Table </w:t>
      </w:r>
      <w:r w:rsidR="00261D75">
        <w:rPr>
          <w:noProof/>
          <w:cs/>
        </w:rPr>
        <w:t>‎</w:t>
      </w:r>
      <w:r w:rsidR="00261D75">
        <w:rPr>
          <w:noProof/>
        </w:rPr>
        <w:t>7.1</w:t>
      </w:r>
      <w:r w:rsidR="00261D75">
        <w:noBreakHyphen/>
      </w:r>
      <w:r w:rsidR="00261D75">
        <w:rPr>
          <w:noProof/>
        </w:rPr>
        <w:t>1</w:t>
      </w:r>
      <w:bookmarkEnd w:id="159"/>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60"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60"/>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Standardeinzug"/>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61"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6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berschrift4"/>
      </w:pPr>
      <w:bookmarkStart w:id="162" w:name="_Toc167314772"/>
      <w:bookmarkStart w:id="163" w:name="_Toc167315932"/>
      <w:bookmarkStart w:id="164" w:name="_Toc167316356"/>
      <w:bookmarkStart w:id="165" w:name="_Toc167376947"/>
      <w:r w:rsidRPr="005F64B0">
        <w:t>7.1.2.2</w:t>
      </w:r>
      <w:r w:rsidRPr="005F64B0">
        <w:tab/>
      </w:r>
      <w:bookmarkStart w:id="166" w:name="_Toc166841137"/>
      <w:r w:rsidR="008D7D40" w:rsidRPr="005F64B0">
        <w:t>ITU-R BS.1534</w:t>
      </w:r>
      <w:bookmarkEnd w:id="162"/>
      <w:bookmarkEnd w:id="163"/>
      <w:bookmarkEnd w:id="164"/>
      <w:bookmarkEnd w:id="165"/>
      <w:bookmarkEnd w:id="166"/>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167"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67"/>
    </w:p>
    <w:p w14:paraId="22A97346" w14:textId="7B6C2F6E" w:rsidR="001C3649" w:rsidRPr="002301D2" w:rsidRDefault="00836D81" w:rsidP="00E55DA5">
      <w:pPr>
        <w:pStyle w:val="TF"/>
        <w:rPr>
          <w:rStyle w:val="Editorsnote0"/>
          <w:i w:val="0"/>
          <w:iCs w:val="0"/>
        </w:rPr>
      </w:pPr>
      <w:bookmarkStart w:id="168" w:name="_Ref167078666"/>
      <w:r w:rsidRPr="002301D2">
        <w:t xml:space="preserve">Figure </w:t>
      </w:r>
      <w:r w:rsidR="003F7E00" w:rsidRPr="00E55DA5">
        <w:rPr>
          <w:cs/>
        </w:rPr>
        <w:t>‎</w:t>
      </w:r>
      <w:r w:rsidR="003F7E00" w:rsidRPr="00E55DA5">
        <w:t>7.1</w:t>
      </w:r>
      <w:r w:rsidR="003F7E00" w:rsidRPr="002301D2">
        <w:noBreakHyphen/>
      </w:r>
      <w:r w:rsidR="003F7E00" w:rsidRPr="00E55DA5">
        <w:t>1</w:t>
      </w:r>
      <w:bookmarkEnd w:id="168"/>
      <w:r w:rsidRPr="00E55DA5">
        <w:t>: BS.1534 Continuous Quality Scale</w:t>
      </w:r>
    </w:p>
    <w:p w14:paraId="5D9BE1C3" w14:textId="226DD487" w:rsidR="003D4B54" w:rsidRDefault="001E1BBB" w:rsidP="001E1BBB">
      <w:pPr>
        <w:pStyle w:val="berschrift3"/>
      </w:pPr>
      <w:bookmarkStart w:id="169" w:name="_Toc167314774"/>
      <w:bookmarkStart w:id="170" w:name="_Toc167315933"/>
      <w:bookmarkStart w:id="171" w:name="_Toc167316357"/>
      <w:bookmarkStart w:id="172" w:name="_Toc339023624"/>
      <w:bookmarkStart w:id="173" w:name="_Toc167376948"/>
      <w:bookmarkEnd w:id="151"/>
      <w:r>
        <w:t>7.1.3</w:t>
      </w:r>
      <w:r>
        <w:tab/>
      </w:r>
      <w:bookmarkStart w:id="174" w:name="_Toc166841138"/>
      <w:r w:rsidR="003D4B54" w:rsidRPr="00C32072">
        <w:t>Material</w:t>
      </w:r>
      <w:bookmarkEnd w:id="169"/>
      <w:bookmarkEnd w:id="170"/>
      <w:bookmarkEnd w:id="171"/>
      <w:bookmarkEnd w:id="173"/>
      <w:bookmarkEnd w:id="174"/>
    </w:p>
    <w:p w14:paraId="50CA3F32" w14:textId="32DBAEDB" w:rsidR="00964817" w:rsidRPr="00964817" w:rsidRDefault="001E1BBB" w:rsidP="001E1BBB">
      <w:pPr>
        <w:pStyle w:val="berschrift4"/>
      </w:pPr>
      <w:bookmarkStart w:id="175" w:name="_Toc167314775"/>
      <w:bookmarkStart w:id="176" w:name="_Toc167315934"/>
      <w:bookmarkStart w:id="177" w:name="_Toc167316358"/>
      <w:bookmarkStart w:id="178" w:name="_Toc167376949"/>
      <w:r w:rsidRPr="00964817">
        <w:t>7.1.3.1</w:t>
      </w:r>
      <w:r w:rsidRPr="00964817">
        <w:tab/>
      </w:r>
      <w:bookmarkStart w:id="179" w:name="_Toc166841139"/>
      <w:r w:rsidR="00964817">
        <w:t>Overview</w:t>
      </w:r>
      <w:bookmarkEnd w:id="175"/>
      <w:bookmarkEnd w:id="176"/>
      <w:bookmarkEnd w:id="177"/>
      <w:bookmarkEnd w:id="178"/>
      <w:bookmarkEnd w:id="179"/>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berschrift4"/>
      </w:pPr>
      <w:bookmarkStart w:id="180" w:name="_Toc167314776"/>
      <w:bookmarkStart w:id="181" w:name="_Toc167315935"/>
      <w:bookmarkStart w:id="182" w:name="_Toc167316359"/>
      <w:bookmarkStart w:id="183" w:name="_Toc167376950"/>
      <w:r>
        <w:lastRenderedPageBreak/>
        <w:t>7.1.3.2</w:t>
      </w:r>
      <w:r>
        <w:tab/>
      </w:r>
      <w:bookmarkStart w:id="184"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80"/>
      <w:bookmarkEnd w:id="181"/>
      <w:bookmarkEnd w:id="182"/>
      <w:bookmarkEnd w:id="183"/>
      <w:bookmarkEnd w:id="184"/>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berschrift4"/>
      </w:pPr>
      <w:bookmarkStart w:id="185" w:name="_Toc167314777"/>
      <w:bookmarkStart w:id="186" w:name="_Toc167315936"/>
      <w:bookmarkStart w:id="187" w:name="_Toc167316360"/>
      <w:bookmarkStart w:id="188" w:name="_Toc167376951"/>
      <w:r>
        <w:t>7.1.3.3</w:t>
      </w:r>
      <w:r>
        <w:tab/>
      </w:r>
      <w:bookmarkStart w:id="189" w:name="_Toc166841141"/>
      <w:r w:rsidR="001D5F92">
        <w:t>Background</w:t>
      </w:r>
      <w:r w:rsidR="001D5F92" w:rsidRPr="00ED78CB">
        <w:rPr>
          <w:rFonts w:hint="eastAsia"/>
        </w:rPr>
        <w:t xml:space="preserve"> Material</w:t>
      </w:r>
      <w:bookmarkEnd w:id="185"/>
      <w:bookmarkEnd w:id="186"/>
      <w:bookmarkEnd w:id="187"/>
      <w:bookmarkEnd w:id="188"/>
      <w:bookmarkEnd w:id="189"/>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berschrift4"/>
      </w:pPr>
      <w:bookmarkStart w:id="190" w:name="_Toc167314778"/>
      <w:bookmarkStart w:id="191" w:name="_Toc167315937"/>
      <w:bookmarkStart w:id="192" w:name="_Toc167316361"/>
      <w:bookmarkStart w:id="193" w:name="_Toc167376952"/>
      <w:r>
        <w:t>7.1.3.4</w:t>
      </w:r>
      <w:r>
        <w:tab/>
      </w:r>
      <w:bookmarkStart w:id="194" w:name="_Toc166841142"/>
      <w:r w:rsidR="001D5F92" w:rsidRPr="00ED78CB">
        <w:t>Music and Mixed Content Material</w:t>
      </w:r>
      <w:r w:rsidR="001D5F92">
        <w:t xml:space="preserve"> for P.</w:t>
      </w:r>
      <w:r w:rsidR="00A93A09">
        <w:t>800</w:t>
      </w:r>
      <w:r w:rsidR="001D5F92">
        <w:t xml:space="preserve"> testing</w:t>
      </w:r>
      <w:bookmarkEnd w:id="190"/>
      <w:bookmarkEnd w:id="191"/>
      <w:bookmarkEnd w:id="192"/>
      <w:bookmarkEnd w:id="193"/>
      <w:bookmarkEnd w:id="194"/>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berschrift4"/>
      </w:pPr>
      <w:bookmarkStart w:id="195" w:name="_Toc167314779"/>
      <w:bookmarkStart w:id="196" w:name="_Toc167315938"/>
      <w:bookmarkStart w:id="197" w:name="_Toc167316362"/>
      <w:bookmarkStart w:id="198" w:name="_Toc167376953"/>
      <w:r w:rsidRPr="00821BD0">
        <w:t>7.1.3.5</w:t>
      </w:r>
      <w:r w:rsidRPr="00821BD0">
        <w:tab/>
      </w:r>
      <w:bookmarkStart w:id="199" w:name="_Toc166841143"/>
      <w:r w:rsidR="001D5F92">
        <w:t>Critical Generic Audio Items for BS.1534 testing</w:t>
      </w:r>
      <w:bookmarkEnd w:id="195"/>
      <w:bookmarkEnd w:id="196"/>
      <w:bookmarkEnd w:id="197"/>
      <w:bookmarkEnd w:id="198"/>
      <w:bookmarkEnd w:id="199"/>
    </w:p>
    <w:p w14:paraId="31282D5B" w14:textId="5D717252" w:rsidR="001D5F92" w:rsidRDefault="001E1BBB" w:rsidP="001E1BBB">
      <w:pPr>
        <w:pStyle w:val="berschrift5"/>
      </w:pPr>
      <w:bookmarkStart w:id="200" w:name="_Toc167314780"/>
      <w:bookmarkStart w:id="201" w:name="_Toc167315939"/>
      <w:bookmarkStart w:id="202" w:name="_Toc167316363"/>
      <w:bookmarkStart w:id="203" w:name="_Toc167376954"/>
      <w:r>
        <w:t>7.1.3.5.1</w:t>
      </w:r>
      <w:r>
        <w:tab/>
      </w:r>
      <w:bookmarkStart w:id="204" w:name="_Toc166841144"/>
      <w:r w:rsidR="001D5F92">
        <w:t>Steps of Critical Test Item Selection</w:t>
      </w:r>
      <w:bookmarkEnd w:id="200"/>
      <w:bookmarkEnd w:id="201"/>
      <w:bookmarkEnd w:id="202"/>
      <w:bookmarkEnd w:id="203"/>
      <w:bookmarkEnd w:id="204"/>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berschrift5"/>
      </w:pPr>
      <w:bookmarkStart w:id="205" w:name="_Toc167314781"/>
      <w:bookmarkStart w:id="206" w:name="_Toc167315940"/>
      <w:bookmarkStart w:id="207" w:name="_Toc167316364"/>
      <w:bookmarkStart w:id="208" w:name="_Toc167376955"/>
      <w:r>
        <w:lastRenderedPageBreak/>
        <w:t>7.1.3.5.2</w:t>
      </w:r>
      <w:r>
        <w:tab/>
      </w:r>
      <w:bookmarkStart w:id="209" w:name="_Toc166841145"/>
      <w:r w:rsidR="001D5F92" w:rsidRPr="008D4207">
        <w:t>Test Material</w:t>
      </w:r>
      <w:bookmarkEnd w:id="205"/>
      <w:bookmarkEnd w:id="206"/>
      <w:bookmarkEnd w:id="207"/>
      <w:bookmarkEnd w:id="208"/>
      <w:bookmarkEnd w:id="209"/>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berschrift5"/>
      </w:pPr>
      <w:bookmarkStart w:id="210" w:name="_Toc167314782"/>
      <w:bookmarkStart w:id="211" w:name="_Toc167315941"/>
      <w:bookmarkStart w:id="212" w:name="_Toc167316365"/>
      <w:bookmarkStart w:id="213" w:name="_Toc167376956"/>
      <w:r>
        <w:t>7.1.3.5.3</w:t>
      </w:r>
      <w:r>
        <w:tab/>
      </w:r>
      <w:bookmarkStart w:id="214" w:name="_Toc166841146"/>
      <w:r w:rsidR="005310D6" w:rsidRPr="001E5CBE">
        <w:t>Training material</w:t>
      </w:r>
      <w:bookmarkEnd w:id="210"/>
      <w:bookmarkEnd w:id="211"/>
      <w:bookmarkEnd w:id="212"/>
      <w:bookmarkEnd w:id="213"/>
      <w:bookmarkEnd w:id="214"/>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berschrift3"/>
      </w:pPr>
      <w:bookmarkStart w:id="215" w:name="_Toc167314783"/>
      <w:bookmarkStart w:id="216" w:name="_Toc167315942"/>
      <w:bookmarkStart w:id="217" w:name="_Toc167316366"/>
      <w:bookmarkStart w:id="218" w:name="_Toc167376957"/>
      <w:r>
        <w:t>7.1.4</w:t>
      </w:r>
      <w:r>
        <w:tab/>
      </w:r>
      <w:bookmarkStart w:id="219"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15"/>
      <w:bookmarkEnd w:id="216"/>
      <w:bookmarkEnd w:id="217"/>
      <w:bookmarkEnd w:id="218"/>
      <w:bookmarkEnd w:id="219"/>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1E45185C"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berschrift3"/>
      </w:pPr>
      <w:bookmarkStart w:id="220" w:name="_Toc167314784"/>
      <w:bookmarkStart w:id="221" w:name="_Toc167315943"/>
      <w:bookmarkStart w:id="222" w:name="_Toc167316367"/>
      <w:bookmarkStart w:id="223" w:name="_Toc339023630"/>
      <w:bookmarkStart w:id="224" w:name="_Toc167376958"/>
      <w:bookmarkEnd w:id="172"/>
      <w:r>
        <w:t>7.1.5</w:t>
      </w:r>
      <w:r>
        <w:tab/>
      </w:r>
      <w:bookmarkStart w:id="225" w:name="_Toc166841149"/>
      <w:r w:rsidR="000D1214" w:rsidRPr="00C32072">
        <w:t>Experimental Procedure</w:t>
      </w:r>
      <w:r w:rsidR="000D1214">
        <w:t xml:space="preserve"> for P.</w:t>
      </w:r>
      <w:r w:rsidR="00CB218C">
        <w:t>800</w:t>
      </w:r>
      <w:r w:rsidR="000D1214">
        <w:t xml:space="preserve"> experiments</w:t>
      </w:r>
      <w:bookmarkEnd w:id="220"/>
      <w:bookmarkEnd w:id="221"/>
      <w:bookmarkEnd w:id="222"/>
      <w:bookmarkEnd w:id="224"/>
      <w:bookmarkEnd w:id="225"/>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23"/>
    </w:p>
    <w:p w14:paraId="06B9821F" w14:textId="3853DBCA" w:rsidR="00D42303" w:rsidRDefault="001E1BBB" w:rsidP="001E1BBB">
      <w:pPr>
        <w:pStyle w:val="berschrift3"/>
      </w:pPr>
      <w:bookmarkStart w:id="226" w:name="_Toc167314785"/>
      <w:bookmarkStart w:id="227" w:name="_Toc167315944"/>
      <w:bookmarkStart w:id="228" w:name="_Toc167316368"/>
      <w:bookmarkStart w:id="229" w:name="_Toc10451345"/>
      <w:bookmarkStart w:id="230" w:name="_Toc162888746"/>
      <w:bookmarkStart w:id="231" w:name="_Toc167376959"/>
      <w:r>
        <w:t>7.1.6</w:t>
      </w:r>
      <w:r>
        <w:tab/>
      </w:r>
      <w:bookmarkStart w:id="232" w:name="_Toc166841150"/>
      <w:r w:rsidR="00D42303">
        <w:rPr>
          <w:rFonts w:hint="eastAsia"/>
          <w:lang w:eastAsia="ja-JP"/>
        </w:rPr>
        <w:t xml:space="preserve">Subjective </w:t>
      </w:r>
      <w:r w:rsidR="00D42303" w:rsidRPr="00CF5E6C">
        <w:t>Experiment</w:t>
      </w:r>
      <w:r w:rsidR="00D42303" w:rsidRPr="00CF5E6C">
        <w:rPr>
          <w:rFonts w:hint="eastAsia"/>
        </w:rPr>
        <w:t>s</w:t>
      </w:r>
      <w:bookmarkEnd w:id="226"/>
      <w:bookmarkEnd w:id="227"/>
      <w:bookmarkEnd w:id="228"/>
      <w:bookmarkEnd w:id="231"/>
      <w:bookmarkEnd w:id="232"/>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33" w:name="_Ref166088878"/>
      <w:r>
        <w:t xml:space="preserve">Table </w:t>
      </w:r>
      <w:r w:rsidR="00261D75">
        <w:rPr>
          <w:noProof/>
          <w:cs/>
        </w:rPr>
        <w:t>‎</w:t>
      </w:r>
      <w:r w:rsidR="00261D75">
        <w:rPr>
          <w:noProof/>
        </w:rPr>
        <w:t>7.1</w:t>
      </w:r>
      <w:r w:rsidR="00261D75">
        <w:noBreakHyphen/>
      </w:r>
      <w:r w:rsidR="00261D75">
        <w:rPr>
          <w:noProof/>
        </w:rPr>
        <w:t>2</w:t>
      </w:r>
      <w:bookmarkEnd w:id="233"/>
      <w:r w:rsidRPr="00444745">
        <w:rPr>
          <w:lang w:val="en-US"/>
        </w:rPr>
        <w:t>: High-level overview of P.800 experiments</w:t>
      </w:r>
    </w:p>
    <w:tbl>
      <w:tblPr>
        <w:tblStyle w:val="Tabellenraster"/>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Beschriftung"/>
        <w:rPr>
          <w:lang w:eastAsia="fr-CA"/>
        </w:rPr>
      </w:pPr>
    </w:p>
    <w:p w14:paraId="16EDD554" w14:textId="43C897A9" w:rsidR="002414D9" w:rsidRDefault="002414D9" w:rsidP="00444745">
      <w:pPr>
        <w:pStyle w:val="TH"/>
      </w:pPr>
      <w:bookmarkStart w:id="234" w:name="_Ref166088948"/>
      <w:r>
        <w:lastRenderedPageBreak/>
        <w:t xml:space="preserve">Table </w:t>
      </w:r>
      <w:r w:rsidR="00261D75">
        <w:rPr>
          <w:noProof/>
          <w:cs/>
        </w:rPr>
        <w:t>‎</w:t>
      </w:r>
      <w:r w:rsidR="00261D75">
        <w:rPr>
          <w:noProof/>
        </w:rPr>
        <w:t>7.1</w:t>
      </w:r>
      <w:r w:rsidR="00261D75">
        <w:noBreakHyphen/>
      </w:r>
      <w:r w:rsidR="00261D75">
        <w:rPr>
          <w:noProof/>
        </w:rPr>
        <w:t>3</w:t>
      </w:r>
      <w:bookmarkEnd w:id="234"/>
      <w:r w:rsidRPr="00444745">
        <w:rPr>
          <w:lang w:val="en-US"/>
        </w:rPr>
        <w:t>: High-level overview of BS.1534 experiments</w:t>
      </w:r>
    </w:p>
    <w:tbl>
      <w:tblPr>
        <w:tblStyle w:val="Tabellenraster"/>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35" w:name="_Ref127891541"/>
      <w:bookmarkStart w:id="236" w:name="_Ref127970894"/>
      <w:r>
        <w:lastRenderedPageBreak/>
        <w:t xml:space="preserve">Table </w:t>
      </w:r>
      <w:r w:rsidR="00261D75">
        <w:rPr>
          <w:noProof/>
          <w:cs/>
        </w:rPr>
        <w:t>‎</w:t>
      </w:r>
      <w:r w:rsidR="00261D75">
        <w:rPr>
          <w:noProof/>
        </w:rPr>
        <w:t>7.1</w:t>
      </w:r>
      <w:r w:rsidR="00261D75">
        <w:noBreakHyphen/>
      </w:r>
      <w:r w:rsidR="00261D75">
        <w:rPr>
          <w:noProof/>
        </w:rPr>
        <w:t>4</w:t>
      </w:r>
      <w:bookmarkEnd w:id="235"/>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36"/>
      <w:r>
        <w:t xml:space="preserve"> </w:t>
      </w:r>
    </w:p>
    <w:tbl>
      <w:tblPr>
        <w:tblStyle w:val="Tabellenraster"/>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37"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37"/>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
      </w:pPr>
      <w:r>
        <w:t>-</w:t>
      </w:r>
      <w:r>
        <w:tab/>
      </w:r>
      <w:r w:rsidR="00D42303">
        <w:t>DAN = Danish</w:t>
      </w:r>
    </w:p>
    <w:p w14:paraId="5E2531B6" w14:textId="265A4F96" w:rsidR="00D42303" w:rsidRDefault="00DA752A" w:rsidP="00DA752A">
      <w:pPr>
        <w:pStyle w:val="B1"/>
      </w:pPr>
      <w:r>
        <w:t>-</w:t>
      </w:r>
      <w:r>
        <w:tab/>
      </w:r>
      <w:r w:rsidR="00D42303">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berschrift1"/>
      </w:pPr>
      <w:bookmarkStart w:id="238" w:name="_Toc167314786"/>
      <w:bookmarkStart w:id="239" w:name="_Toc167315945"/>
      <w:bookmarkStart w:id="240" w:name="_Toc167316369"/>
      <w:bookmarkStart w:id="241" w:name="_Toc167376960"/>
      <w:r w:rsidRPr="0033520B">
        <w:lastRenderedPageBreak/>
        <w:t>8</w:t>
      </w:r>
      <w:r w:rsidRPr="0033520B">
        <w:tab/>
      </w:r>
      <w:bookmarkStart w:id="242" w:name="_Toc166841151"/>
      <w:r w:rsidR="00304FE1" w:rsidRPr="0033520B">
        <w:t>Important Notes about the Interpretation of Test Results</w:t>
      </w:r>
      <w:bookmarkEnd w:id="229"/>
      <w:bookmarkEnd w:id="230"/>
      <w:bookmarkEnd w:id="238"/>
      <w:bookmarkEnd w:id="239"/>
      <w:bookmarkEnd w:id="240"/>
      <w:bookmarkEnd w:id="241"/>
      <w:bookmarkEnd w:id="242"/>
    </w:p>
    <w:p w14:paraId="029D0019" w14:textId="35FF27AA" w:rsidR="0068605D" w:rsidRPr="0068605D" w:rsidRDefault="001E1BBB" w:rsidP="001E1BBB">
      <w:pPr>
        <w:pStyle w:val="berschrift2"/>
      </w:pPr>
      <w:bookmarkStart w:id="243" w:name="_Toc167314787"/>
      <w:bookmarkStart w:id="244" w:name="_Toc167315946"/>
      <w:bookmarkStart w:id="245" w:name="_Toc167316370"/>
      <w:bookmarkStart w:id="246" w:name="_Toc167376961"/>
      <w:r w:rsidRPr="0068605D">
        <w:t>8.1</w:t>
      </w:r>
      <w:r w:rsidRPr="0068605D">
        <w:tab/>
      </w:r>
      <w:bookmarkStart w:id="247" w:name="_Toc166841152"/>
      <w:r w:rsidR="007138DD">
        <w:t>P.800 Testing</w:t>
      </w:r>
      <w:bookmarkEnd w:id="243"/>
      <w:bookmarkEnd w:id="244"/>
      <w:bookmarkEnd w:id="245"/>
      <w:bookmarkEnd w:id="246"/>
      <w:bookmarkEnd w:id="247"/>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berschrift2"/>
      </w:pPr>
      <w:bookmarkStart w:id="248" w:name="_Toc167314788"/>
      <w:bookmarkStart w:id="249" w:name="_Toc167315947"/>
      <w:bookmarkStart w:id="250" w:name="_Toc167316371"/>
      <w:bookmarkStart w:id="251" w:name="_Toc167376962"/>
      <w:r w:rsidRPr="0068605D">
        <w:t>8.2</w:t>
      </w:r>
      <w:r w:rsidRPr="0068605D">
        <w:tab/>
      </w:r>
      <w:bookmarkStart w:id="252" w:name="_Toc166841153"/>
      <w:r w:rsidR="00CA33FB">
        <w:t>BS.1534 Testing</w:t>
      </w:r>
      <w:bookmarkEnd w:id="248"/>
      <w:bookmarkEnd w:id="249"/>
      <w:bookmarkEnd w:id="250"/>
      <w:bookmarkEnd w:id="251"/>
      <w:bookmarkEnd w:id="252"/>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berschrift2"/>
      </w:pPr>
      <w:bookmarkStart w:id="253" w:name="_Toc167314789"/>
      <w:bookmarkStart w:id="254" w:name="_Toc167315948"/>
      <w:bookmarkStart w:id="255" w:name="_Toc167316372"/>
      <w:bookmarkStart w:id="256" w:name="_Toc167376963"/>
      <w:r>
        <w:t>8.3</w:t>
      </w:r>
      <w:r>
        <w:tab/>
      </w:r>
      <w:bookmarkStart w:id="257" w:name="_Toc166841154"/>
      <w:r w:rsidR="00E250B4">
        <w:t>Analysis of Selection Phase Results</w:t>
      </w:r>
      <w:bookmarkEnd w:id="253"/>
      <w:bookmarkEnd w:id="254"/>
      <w:bookmarkEnd w:id="255"/>
      <w:bookmarkEnd w:id="256"/>
      <w:bookmarkEnd w:id="257"/>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258" w:name="_Ref143251233"/>
      <w:r>
        <w:t xml:space="preserve">Table </w:t>
      </w:r>
      <w:r w:rsidR="00261D75">
        <w:rPr>
          <w:noProof/>
          <w:cs/>
        </w:rPr>
        <w:t>‎</w:t>
      </w:r>
      <w:r w:rsidR="00261D75">
        <w:rPr>
          <w:noProof/>
        </w:rPr>
        <w:t>8.3</w:t>
      </w:r>
      <w:r w:rsidR="00261D75">
        <w:noBreakHyphen/>
      </w:r>
      <w:r w:rsidR="00261D75">
        <w:rPr>
          <w:noProof/>
        </w:rPr>
        <w:t>1</w:t>
      </w:r>
      <w:bookmarkEnd w:id="258"/>
      <w:r>
        <w:t>: Status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259" w:name="_Ref143252099"/>
      <w:r>
        <w:t xml:space="preserve">Table </w:t>
      </w:r>
      <w:r w:rsidR="00261D75">
        <w:rPr>
          <w:noProof/>
          <w:cs/>
        </w:rPr>
        <w:t>‎</w:t>
      </w:r>
      <w:r w:rsidR="00261D75">
        <w:rPr>
          <w:noProof/>
        </w:rPr>
        <w:t>8.3</w:t>
      </w:r>
      <w:r w:rsidR="00261D75">
        <w:noBreakHyphen/>
      </w:r>
      <w:r w:rsidR="00261D75">
        <w:rPr>
          <w:noProof/>
        </w:rPr>
        <w:t>2</w:t>
      </w:r>
      <w:bookmarkEnd w:id="259"/>
      <w:r>
        <w:t>: Status</w:t>
      </w:r>
      <w:r>
        <w:rPr>
          <w:noProof/>
        </w:rPr>
        <w:t xml:space="preserve"> disjunction per </w:t>
      </w:r>
      <w:r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260"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260"/>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berschrift1"/>
      </w:pPr>
      <w:bookmarkStart w:id="261" w:name="_Toc10451346"/>
      <w:bookmarkStart w:id="262" w:name="_Toc162888747"/>
      <w:bookmarkStart w:id="263" w:name="_Toc167314790"/>
      <w:bookmarkStart w:id="264" w:name="_Toc167315949"/>
      <w:bookmarkStart w:id="265" w:name="_Toc167316373"/>
      <w:bookmarkStart w:id="266" w:name="_Toc167376964"/>
      <w:r w:rsidRPr="0033520B">
        <w:t>9</w:t>
      </w:r>
      <w:r w:rsidRPr="0033520B">
        <w:tab/>
      </w:r>
      <w:bookmarkStart w:id="267" w:name="_Toc166841155"/>
      <w:r w:rsidR="00304FE1" w:rsidRPr="00E55DA5">
        <w:t>IVAS Performances</w:t>
      </w:r>
      <w:bookmarkEnd w:id="261"/>
      <w:bookmarkEnd w:id="262"/>
      <w:bookmarkEnd w:id="263"/>
      <w:bookmarkEnd w:id="264"/>
      <w:bookmarkEnd w:id="265"/>
      <w:bookmarkEnd w:id="266"/>
      <w:bookmarkEnd w:id="267"/>
    </w:p>
    <w:p w14:paraId="4654AD3F" w14:textId="54AAF25B" w:rsidR="00304FE1" w:rsidRPr="00444745" w:rsidRDefault="001E1BBB" w:rsidP="00D22237">
      <w:pPr>
        <w:pStyle w:val="berschrift2"/>
        <w:rPr>
          <w:lang w:val="en-US"/>
        </w:rPr>
      </w:pPr>
      <w:bookmarkStart w:id="268" w:name="_Toc162888748"/>
      <w:bookmarkStart w:id="269" w:name="_Toc167314791"/>
      <w:bookmarkStart w:id="270" w:name="_Toc167315950"/>
      <w:bookmarkStart w:id="271" w:name="_Toc167316374"/>
      <w:bookmarkStart w:id="272" w:name="_Toc167376965"/>
      <w:r w:rsidRPr="00444745">
        <w:rPr>
          <w:lang w:val="en-US"/>
        </w:rPr>
        <w:t>9.1</w:t>
      </w:r>
      <w:r w:rsidRPr="00444745">
        <w:rPr>
          <w:lang w:val="en-US"/>
        </w:rPr>
        <w:tab/>
      </w:r>
      <w:bookmarkStart w:id="273" w:name="_Toc166841156"/>
      <w:r w:rsidR="00304FE1" w:rsidRPr="00444745">
        <w:rPr>
          <w:lang w:val="en-US"/>
        </w:rPr>
        <w:t>Mono</w:t>
      </w:r>
      <w:bookmarkEnd w:id="268"/>
      <w:bookmarkEnd w:id="269"/>
      <w:bookmarkEnd w:id="270"/>
      <w:bookmarkEnd w:id="271"/>
      <w:bookmarkEnd w:id="272"/>
      <w:bookmarkEnd w:id="273"/>
    </w:p>
    <w:p w14:paraId="24BEBB76" w14:textId="5C3BD0A1" w:rsidR="00CA476E" w:rsidRDefault="00CA476E" w:rsidP="00CA476E">
      <w:bookmarkStart w:id="274"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berschrift2"/>
        <w:rPr>
          <w:lang w:val="en-US"/>
        </w:rPr>
      </w:pPr>
      <w:bookmarkStart w:id="275" w:name="_Toc167314792"/>
      <w:bookmarkStart w:id="276" w:name="_Toc167315951"/>
      <w:bookmarkStart w:id="277" w:name="_Toc167316375"/>
      <w:bookmarkStart w:id="278" w:name="_Toc167376966"/>
      <w:r w:rsidRPr="00444745">
        <w:rPr>
          <w:lang w:val="en-US"/>
        </w:rPr>
        <w:t>9.2</w:t>
      </w:r>
      <w:r w:rsidRPr="00444745">
        <w:rPr>
          <w:lang w:val="en-US"/>
        </w:rPr>
        <w:tab/>
      </w:r>
      <w:bookmarkStart w:id="279" w:name="_Toc166841157"/>
      <w:r w:rsidR="00304FE1" w:rsidRPr="00444745">
        <w:rPr>
          <w:lang w:val="en-US"/>
        </w:rPr>
        <w:t>Stereo</w:t>
      </w:r>
      <w:bookmarkEnd w:id="274"/>
      <w:bookmarkEnd w:id="275"/>
      <w:bookmarkEnd w:id="276"/>
      <w:bookmarkEnd w:id="277"/>
      <w:bookmarkEnd w:id="278"/>
      <w:bookmarkEnd w:id="279"/>
    </w:p>
    <w:p w14:paraId="4A7F70E1" w14:textId="444FF56F" w:rsidR="000A3EE6" w:rsidRDefault="001E1BBB" w:rsidP="001E1BBB">
      <w:pPr>
        <w:pStyle w:val="berschrift3"/>
      </w:pPr>
      <w:bookmarkStart w:id="280" w:name="_Toc167314793"/>
      <w:bookmarkStart w:id="281" w:name="_Toc167315952"/>
      <w:bookmarkStart w:id="282" w:name="_Toc167316376"/>
      <w:bookmarkStart w:id="283" w:name="_Toc162888750"/>
      <w:bookmarkStart w:id="284" w:name="_Toc167376967"/>
      <w:r>
        <w:t>9.2.1</w:t>
      </w:r>
      <w:r>
        <w:tab/>
      </w:r>
      <w:bookmarkStart w:id="285" w:name="_Toc166841158"/>
      <w:r w:rsidR="000A3EE6">
        <w:t>Overview</w:t>
      </w:r>
      <w:bookmarkEnd w:id="280"/>
      <w:bookmarkEnd w:id="281"/>
      <w:bookmarkEnd w:id="282"/>
      <w:bookmarkEnd w:id="284"/>
      <w:bookmarkEnd w:id="285"/>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berschrift3"/>
      </w:pPr>
      <w:bookmarkStart w:id="286" w:name="_Toc167314794"/>
      <w:bookmarkStart w:id="287" w:name="_Toc167315953"/>
      <w:bookmarkStart w:id="288" w:name="_Toc167316377"/>
      <w:bookmarkStart w:id="289" w:name="_Toc167376968"/>
      <w:r>
        <w:lastRenderedPageBreak/>
        <w:t>9.2.2</w:t>
      </w:r>
      <w:r>
        <w:tab/>
      </w:r>
      <w:bookmarkStart w:id="290"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86"/>
      <w:bookmarkEnd w:id="287"/>
      <w:bookmarkEnd w:id="288"/>
      <w:bookmarkEnd w:id="289"/>
      <w:bookmarkEnd w:id="290"/>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291"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91"/>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2</w:t>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292"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92"/>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berschrift3"/>
      </w:pPr>
      <w:bookmarkStart w:id="293" w:name="_Toc167314795"/>
      <w:bookmarkStart w:id="294" w:name="_Toc167315954"/>
      <w:bookmarkStart w:id="295" w:name="_Toc167316378"/>
      <w:bookmarkStart w:id="296" w:name="_Toc167376969"/>
      <w:r>
        <w:t>9.2.3</w:t>
      </w:r>
      <w:r>
        <w:tab/>
      </w:r>
      <w:bookmarkStart w:id="297" w:name="_Toc166841160"/>
      <w:r w:rsidR="00AB7BDC">
        <w:t xml:space="preserve">Selection Experiment </w:t>
      </w:r>
      <w:r w:rsidR="00C54A71">
        <w:t>P800-2 (Stereo, Speech+Background</w:t>
      </w:r>
      <w:r w:rsidR="00B82C84">
        <w:t>, Headphone Presentation</w:t>
      </w:r>
      <w:r w:rsidR="00343A8B">
        <w:t>)</w:t>
      </w:r>
      <w:bookmarkEnd w:id="293"/>
      <w:bookmarkEnd w:id="294"/>
      <w:bookmarkEnd w:id="295"/>
      <w:bookmarkEnd w:id="296"/>
      <w:bookmarkEnd w:id="297"/>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lastRenderedPageBreak/>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298"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98"/>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4</w:t>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299"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99"/>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berschrift3"/>
      </w:pPr>
      <w:bookmarkStart w:id="300" w:name="_Toc167314796"/>
      <w:bookmarkStart w:id="301" w:name="_Toc167315955"/>
      <w:bookmarkStart w:id="302" w:name="_Toc167316379"/>
      <w:bookmarkStart w:id="303" w:name="_Toc167376970"/>
      <w:r>
        <w:t>9.2.4</w:t>
      </w:r>
      <w:r>
        <w:tab/>
      </w:r>
      <w:bookmarkStart w:id="304"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300"/>
      <w:bookmarkEnd w:id="301"/>
      <w:bookmarkEnd w:id="302"/>
      <w:bookmarkEnd w:id="303"/>
      <w:bookmarkEnd w:id="304"/>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r>
        <w:lastRenderedPageBreak/>
        <w:t xml:space="preserve">Table </w:t>
      </w:r>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305"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305"/>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6</w:t>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306"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306"/>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berschrift3"/>
      </w:pPr>
      <w:bookmarkStart w:id="307" w:name="_Toc167314797"/>
      <w:bookmarkStart w:id="308" w:name="_Toc167315956"/>
      <w:bookmarkStart w:id="309" w:name="_Toc167316380"/>
      <w:bookmarkStart w:id="310" w:name="_Toc167376971"/>
      <w:r>
        <w:t>9.2.5</w:t>
      </w:r>
      <w:r>
        <w:tab/>
      </w:r>
      <w:bookmarkStart w:id="311"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307"/>
      <w:bookmarkEnd w:id="308"/>
      <w:bookmarkEnd w:id="309"/>
      <w:bookmarkEnd w:id="310"/>
      <w:bookmarkEnd w:id="311"/>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312"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312"/>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r>
        <w:lastRenderedPageBreak/>
        <w:t xml:space="preserve">Table </w:t>
      </w:r>
      <w:r w:rsidR="00261D75">
        <w:rPr>
          <w:noProof/>
          <w:cs/>
        </w:rPr>
        <w:t>‎</w:t>
      </w:r>
      <w:r w:rsidR="00261D75">
        <w:rPr>
          <w:noProof/>
        </w:rPr>
        <w:t>9.2</w:t>
      </w:r>
      <w:r w:rsidR="00261D75">
        <w:noBreakHyphen/>
      </w:r>
      <w:r w:rsidR="00261D75">
        <w:rPr>
          <w:noProof/>
        </w:rPr>
        <w:t>8</w:t>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313"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313"/>
    </w:tbl>
    <w:p w14:paraId="58FC753E" w14:textId="77777777" w:rsidR="00C77BF6" w:rsidRPr="00821BD0" w:rsidRDefault="00C77BF6" w:rsidP="00444745"/>
    <w:p w14:paraId="7BC7C9D8" w14:textId="1ABC22BD" w:rsidR="00CA3D41" w:rsidRDefault="001E1BBB" w:rsidP="001E1BBB">
      <w:pPr>
        <w:pStyle w:val="berschrift3"/>
      </w:pPr>
      <w:bookmarkStart w:id="314" w:name="_Toc167314798"/>
      <w:bookmarkStart w:id="315" w:name="_Toc167315957"/>
      <w:bookmarkStart w:id="316" w:name="_Toc167316381"/>
      <w:bookmarkStart w:id="317" w:name="_Toc167376972"/>
      <w:r>
        <w:t>9.2.6</w:t>
      </w:r>
      <w:r>
        <w:tab/>
      </w:r>
      <w:bookmarkStart w:id="318"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314"/>
      <w:bookmarkEnd w:id="315"/>
      <w:bookmarkEnd w:id="316"/>
      <w:bookmarkEnd w:id="317"/>
      <w:bookmarkEnd w:id="318"/>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r>
        <w:lastRenderedPageBreak/>
        <w:t xml:space="preserve">Table </w:t>
      </w:r>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319"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319"/>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10</w:t>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trPr>
        <w:tc>
          <w:tcPr>
            <w:tcW w:w="1928" w:type="auto"/>
            <w:shd w:val="clear" w:color="auto" w:fill="D9D9D9" w:themeFill="background1" w:themeFillShade="D9"/>
          </w:tcPr>
          <w:p w14:paraId="114ECDC5" w14:textId="77777777" w:rsidR="00CA3D41" w:rsidRDefault="00CA3D41" w:rsidP="00EA7F31">
            <w:pPr>
              <w:pStyle w:val="TAH"/>
            </w:pPr>
            <w:bookmarkStart w:id="320" w:name="MCCQCTEMPBM_00000123"/>
            <w:r>
              <w:t>Lab</w:t>
            </w:r>
          </w:p>
        </w:tc>
        <w:tc>
          <w:tcPr>
            <w:tcW w:w="1928" w:type="auto"/>
            <w:shd w:val="clear" w:color="auto" w:fill="D9D9D9" w:themeFill="background1" w:themeFillShade="D9"/>
          </w:tcPr>
          <w:p w14:paraId="1738C9CC" w14:textId="77777777" w:rsidR="00CA3D41" w:rsidRDefault="00CA3D41" w:rsidP="00EA7F31">
            <w:pPr>
              <w:pStyle w:val="TAH"/>
            </w:pPr>
            <w:r>
              <w:t>Cond.</w:t>
            </w:r>
          </w:p>
        </w:tc>
        <w:tc>
          <w:tcPr>
            <w:tcW w:w="1928" w:type="auto"/>
            <w:shd w:val="clear" w:color="auto" w:fill="D9D9D9" w:themeFill="background1" w:themeFillShade="D9"/>
          </w:tcPr>
          <w:p w14:paraId="78A258AB" w14:textId="77777777" w:rsidR="00CA3D41" w:rsidRDefault="00CA3D41" w:rsidP="00EA7F31">
            <w:pPr>
              <w:pStyle w:val="TAH"/>
            </w:pPr>
            <w:r>
              <w:t>Bitrate</w:t>
            </w:r>
          </w:p>
        </w:tc>
        <w:tc>
          <w:tcPr>
            <w:tcW w:w="1928" w:type="auto"/>
            <w:shd w:val="clear" w:color="auto" w:fill="D9D9D9" w:themeFill="background1" w:themeFillShade="D9"/>
          </w:tcPr>
          <w:p w14:paraId="073095DB" w14:textId="77777777" w:rsidR="00CA3D41" w:rsidRDefault="00CA3D41" w:rsidP="00EA7F31">
            <w:pPr>
              <w:pStyle w:val="TAH"/>
            </w:pPr>
            <w:r>
              <w:t>ToR</w:t>
            </w:r>
          </w:p>
        </w:tc>
        <w:tc>
          <w:tcPr>
            <w:tcW w:w="1928"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321" w:name="MCCQCTEMPBM_00000047"/>
      <w:bookmarkEnd w:id="320"/>
    </w:p>
    <w:p w14:paraId="12A2EF07" w14:textId="675F56B0" w:rsidR="00304FE1" w:rsidRDefault="001E1BBB" w:rsidP="00363DF3">
      <w:pPr>
        <w:pStyle w:val="berschrift2"/>
        <w:rPr>
          <w:lang w:val="it-IT"/>
        </w:rPr>
      </w:pPr>
      <w:bookmarkStart w:id="322" w:name="_Toc167314799"/>
      <w:bookmarkStart w:id="323" w:name="_Toc167315958"/>
      <w:bookmarkStart w:id="324" w:name="_Toc167316382"/>
      <w:bookmarkStart w:id="325" w:name="_Toc167376973"/>
      <w:r>
        <w:rPr>
          <w:lang w:val="it-IT"/>
        </w:rPr>
        <w:t>9.3</w:t>
      </w:r>
      <w:r>
        <w:rPr>
          <w:lang w:val="it-IT"/>
        </w:rPr>
        <w:tab/>
      </w:r>
      <w:bookmarkStart w:id="326" w:name="_Toc166841164"/>
      <w:bookmarkEnd w:id="283"/>
      <w:r w:rsidR="00304FE1" w:rsidRPr="00304FE1">
        <w:rPr>
          <w:lang w:val="it-IT"/>
        </w:rPr>
        <w:t>Scene-based Audio (SBA, Ambisonics)</w:t>
      </w:r>
      <w:bookmarkEnd w:id="322"/>
      <w:bookmarkEnd w:id="323"/>
      <w:bookmarkEnd w:id="324"/>
      <w:bookmarkEnd w:id="325"/>
      <w:bookmarkEnd w:id="326"/>
    </w:p>
    <w:p w14:paraId="1A4156A1" w14:textId="2517B27D" w:rsidR="00B12964" w:rsidRDefault="001E1BBB" w:rsidP="001E1BBB">
      <w:pPr>
        <w:pStyle w:val="berschrift3"/>
      </w:pPr>
      <w:bookmarkStart w:id="327" w:name="_Toc167314800"/>
      <w:bookmarkStart w:id="328" w:name="_Toc167315959"/>
      <w:bookmarkStart w:id="329" w:name="_Toc167316383"/>
      <w:bookmarkStart w:id="330" w:name="_Toc167376974"/>
      <w:bookmarkEnd w:id="321"/>
      <w:r>
        <w:t>9.3.1</w:t>
      </w:r>
      <w:r>
        <w:tab/>
      </w:r>
      <w:bookmarkStart w:id="331" w:name="_Toc166841165"/>
      <w:r w:rsidR="00B12964">
        <w:t>Overview</w:t>
      </w:r>
      <w:bookmarkEnd w:id="327"/>
      <w:bookmarkEnd w:id="328"/>
      <w:bookmarkEnd w:id="329"/>
      <w:bookmarkEnd w:id="330"/>
      <w:bookmarkEnd w:id="331"/>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berschrift3"/>
      </w:pPr>
      <w:bookmarkStart w:id="332" w:name="_Toc167314801"/>
      <w:bookmarkStart w:id="333" w:name="_Toc167315960"/>
      <w:bookmarkStart w:id="334" w:name="_Toc167316384"/>
      <w:bookmarkStart w:id="335" w:name="_Toc167376975"/>
      <w:r>
        <w:t>9.3.2</w:t>
      </w:r>
      <w:r>
        <w:tab/>
      </w:r>
      <w:bookmarkStart w:id="336"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332"/>
      <w:bookmarkEnd w:id="333"/>
      <w:bookmarkEnd w:id="334"/>
      <w:bookmarkEnd w:id="335"/>
      <w:bookmarkEnd w:id="336"/>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lastRenderedPageBreak/>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337"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337"/>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2</w:t>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338"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338"/>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berschrift3"/>
      </w:pPr>
      <w:bookmarkStart w:id="339" w:name="_Toc167314802"/>
      <w:bookmarkStart w:id="340" w:name="_Toc167315961"/>
      <w:bookmarkStart w:id="341" w:name="_Toc167316385"/>
      <w:bookmarkStart w:id="342" w:name="_Toc167376976"/>
      <w:r>
        <w:t>9.3.3</w:t>
      </w:r>
      <w:r>
        <w:tab/>
      </w:r>
      <w:bookmarkStart w:id="343" w:name="_Toc166841167"/>
      <w:r w:rsidR="00AB7BDC">
        <w:t xml:space="preserve">Selection Experiment </w:t>
      </w:r>
      <w:r w:rsidR="0070578A">
        <w:t>P800-5 (FOA, Speech+Background</w:t>
      </w:r>
      <w:r w:rsidR="000462A8">
        <w:t>, Headphone Presentation</w:t>
      </w:r>
      <w:r w:rsidR="0070578A">
        <w:t>)</w:t>
      </w:r>
      <w:bookmarkEnd w:id="339"/>
      <w:bookmarkEnd w:id="340"/>
      <w:bookmarkEnd w:id="341"/>
      <w:bookmarkEnd w:id="342"/>
      <w:bookmarkEnd w:id="343"/>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r>
        <w:lastRenderedPageBreak/>
        <w:t xml:space="preserve">Table </w:t>
      </w:r>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344"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344"/>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4</w:t>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345"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345"/>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berschrift3"/>
      </w:pPr>
      <w:bookmarkStart w:id="346" w:name="_Toc167314803"/>
      <w:bookmarkStart w:id="347" w:name="_Toc167315962"/>
      <w:bookmarkStart w:id="348" w:name="_Toc167316386"/>
      <w:bookmarkStart w:id="349" w:name="_Toc167376977"/>
      <w:r>
        <w:t>9.3.4</w:t>
      </w:r>
      <w:r>
        <w:tab/>
      </w:r>
      <w:bookmarkStart w:id="350"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346"/>
      <w:bookmarkEnd w:id="347"/>
      <w:bookmarkEnd w:id="348"/>
      <w:bookmarkEnd w:id="349"/>
      <w:bookmarkEnd w:id="350"/>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351"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351"/>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6</w:t>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352"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352"/>
    </w:tbl>
    <w:p w14:paraId="640AA3D0" w14:textId="77777777" w:rsidR="00360FC0" w:rsidRPr="00821BD0" w:rsidRDefault="00360FC0" w:rsidP="00444745"/>
    <w:p w14:paraId="3EF1F405" w14:textId="01CA79E0" w:rsidR="00845FD2" w:rsidRDefault="001E1BBB" w:rsidP="001E1BBB">
      <w:pPr>
        <w:pStyle w:val="berschrift3"/>
      </w:pPr>
      <w:bookmarkStart w:id="353" w:name="_Toc167314804"/>
      <w:bookmarkStart w:id="354" w:name="_Toc167315963"/>
      <w:bookmarkStart w:id="355" w:name="_Toc167316387"/>
      <w:bookmarkStart w:id="356" w:name="_Toc167376978"/>
      <w:r>
        <w:t>9.3.5</w:t>
      </w:r>
      <w:r>
        <w:tab/>
      </w:r>
      <w:bookmarkStart w:id="357"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353"/>
      <w:bookmarkEnd w:id="354"/>
      <w:bookmarkEnd w:id="355"/>
      <w:bookmarkEnd w:id="356"/>
      <w:bookmarkEnd w:id="357"/>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358"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358"/>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8</w:t>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359"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359"/>
    </w:tbl>
    <w:p w14:paraId="57B16A56" w14:textId="77777777" w:rsidR="0019029B" w:rsidRPr="0019029B" w:rsidRDefault="0019029B" w:rsidP="0019029B"/>
    <w:p w14:paraId="41AC8B76" w14:textId="2E483D66" w:rsidR="00297515" w:rsidRPr="00297515" w:rsidRDefault="001E1BBB" w:rsidP="001E1BBB">
      <w:pPr>
        <w:pStyle w:val="berschrift3"/>
      </w:pPr>
      <w:bookmarkStart w:id="360" w:name="_Toc167314805"/>
      <w:bookmarkStart w:id="361" w:name="_Toc167315964"/>
      <w:bookmarkStart w:id="362" w:name="_Toc167316388"/>
      <w:bookmarkStart w:id="363" w:name="_Toc167376979"/>
      <w:r w:rsidRPr="00297515">
        <w:t>9.3.6</w:t>
      </w:r>
      <w:r w:rsidRPr="00297515">
        <w:tab/>
      </w:r>
      <w:bookmarkStart w:id="364"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360"/>
      <w:bookmarkEnd w:id="361"/>
      <w:bookmarkEnd w:id="362"/>
      <w:bookmarkEnd w:id="363"/>
      <w:bookmarkEnd w:id="364"/>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365"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365"/>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10</w:t>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366"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366"/>
    </w:tbl>
    <w:p w14:paraId="405BB7BF" w14:textId="77777777" w:rsidR="00EA7F31" w:rsidRDefault="00EA7F31"/>
    <w:p w14:paraId="03AEAE83" w14:textId="533887C1" w:rsidR="00CA2540" w:rsidRDefault="001E1BBB" w:rsidP="001E1BBB">
      <w:pPr>
        <w:pStyle w:val="berschrift3"/>
      </w:pPr>
      <w:bookmarkStart w:id="367" w:name="_Toc167314806"/>
      <w:bookmarkStart w:id="368" w:name="_Toc167315965"/>
      <w:bookmarkStart w:id="369" w:name="_Toc167316389"/>
      <w:bookmarkStart w:id="370" w:name="_Toc167376980"/>
      <w:r>
        <w:t>9.3.7</w:t>
      </w:r>
      <w:r>
        <w:tab/>
      </w:r>
      <w:bookmarkStart w:id="371"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367"/>
      <w:bookmarkEnd w:id="368"/>
      <w:bookmarkEnd w:id="369"/>
      <w:bookmarkEnd w:id="370"/>
      <w:bookmarkEnd w:id="371"/>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r>
        <w:lastRenderedPageBreak/>
        <w:t xml:space="preserve">Table </w:t>
      </w:r>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372"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372"/>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12</w:t>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trPr>
        <w:tc>
          <w:tcPr>
            <w:tcW w:w="1928" w:type="auto"/>
            <w:shd w:val="clear" w:color="auto" w:fill="D9D9D9" w:themeFill="background1" w:themeFillShade="D9"/>
          </w:tcPr>
          <w:p w14:paraId="72B38558" w14:textId="77777777" w:rsidR="00CA2540" w:rsidRDefault="00CA2540" w:rsidP="00DF2492">
            <w:pPr>
              <w:pStyle w:val="TAH"/>
            </w:pPr>
            <w:bookmarkStart w:id="373" w:name="MCCQCTEMPBM_00000135"/>
            <w:r>
              <w:t>Lab</w:t>
            </w:r>
          </w:p>
        </w:tc>
        <w:tc>
          <w:tcPr>
            <w:tcW w:w="1928" w:type="auto"/>
            <w:shd w:val="clear" w:color="auto" w:fill="D9D9D9" w:themeFill="background1" w:themeFillShade="D9"/>
          </w:tcPr>
          <w:p w14:paraId="6C0F763B" w14:textId="77777777" w:rsidR="00CA2540" w:rsidRDefault="00CA2540" w:rsidP="00DF2492">
            <w:pPr>
              <w:pStyle w:val="TAH"/>
            </w:pPr>
            <w:r>
              <w:t>Cond.</w:t>
            </w:r>
          </w:p>
        </w:tc>
        <w:tc>
          <w:tcPr>
            <w:tcW w:w="1928" w:type="auto"/>
            <w:shd w:val="clear" w:color="auto" w:fill="D9D9D9" w:themeFill="background1" w:themeFillShade="D9"/>
          </w:tcPr>
          <w:p w14:paraId="2837999D" w14:textId="77777777" w:rsidR="00CA2540" w:rsidRDefault="00CA2540" w:rsidP="00DF2492">
            <w:pPr>
              <w:pStyle w:val="TAH"/>
            </w:pPr>
            <w:r>
              <w:t>Bitrate</w:t>
            </w:r>
          </w:p>
        </w:tc>
        <w:tc>
          <w:tcPr>
            <w:tcW w:w="1928" w:type="auto"/>
            <w:shd w:val="clear" w:color="auto" w:fill="D9D9D9" w:themeFill="background1" w:themeFillShade="D9"/>
          </w:tcPr>
          <w:p w14:paraId="780CF054" w14:textId="77777777" w:rsidR="00CA2540" w:rsidRDefault="00CA2540" w:rsidP="00DF2492">
            <w:pPr>
              <w:pStyle w:val="TAH"/>
            </w:pPr>
            <w:r>
              <w:t>ToR</w:t>
            </w:r>
          </w:p>
        </w:tc>
        <w:tc>
          <w:tcPr>
            <w:tcW w:w="1928"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373"/>
    </w:tbl>
    <w:p w14:paraId="073F482E" w14:textId="77777777" w:rsidR="00CA2540" w:rsidRDefault="00CA2540"/>
    <w:p w14:paraId="001A54A7" w14:textId="2A7CFB4D" w:rsidR="00304FE1" w:rsidRDefault="001E1BBB" w:rsidP="001E1BBB">
      <w:pPr>
        <w:pStyle w:val="berschrift2"/>
      </w:pPr>
      <w:bookmarkStart w:id="374" w:name="_Toc167314807"/>
      <w:bookmarkStart w:id="375" w:name="_Toc167315966"/>
      <w:bookmarkStart w:id="376" w:name="_Toc167316390"/>
      <w:bookmarkStart w:id="377" w:name="_Toc167376981"/>
      <w:r>
        <w:t>9.4</w:t>
      </w:r>
      <w:r>
        <w:tab/>
      </w:r>
      <w:bookmarkStart w:id="378" w:name="_Toc166841172"/>
      <w:r w:rsidR="00304FE1" w:rsidRPr="00304FE1">
        <w:t>Objects (Independent Streams with Metadata, ISM)</w:t>
      </w:r>
      <w:bookmarkEnd w:id="374"/>
      <w:bookmarkEnd w:id="375"/>
      <w:bookmarkEnd w:id="376"/>
      <w:bookmarkEnd w:id="377"/>
      <w:bookmarkEnd w:id="378"/>
    </w:p>
    <w:p w14:paraId="49E835B4" w14:textId="22EF7FC9" w:rsidR="00B12964" w:rsidRDefault="001E1BBB" w:rsidP="001E1BBB">
      <w:pPr>
        <w:pStyle w:val="berschrift3"/>
      </w:pPr>
      <w:bookmarkStart w:id="379" w:name="_Toc167314808"/>
      <w:bookmarkStart w:id="380" w:name="_Toc167315967"/>
      <w:bookmarkStart w:id="381" w:name="_Toc167316391"/>
      <w:bookmarkStart w:id="382" w:name="_Toc167376982"/>
      <w:r>
        <w:t>9.4.1</w:t>
      </w:r>
      <w:r>
        <w:tab/>
      </w:r>
      <w:bookmarkStart w:id="383" w:name="_Toc166841173"/>
      <w:r w:rsidR="00B12964">
        <w:t>Overview</w:t>
      </w:r>
      <w:bookmarkEnd w:id="379"/>
      <w:bookmarkEnd w:id="380"/>
      <w:bookmarkEnd w:id="381"/>
      <w:bookmarkEnd w:id="382"/>
      <w:bookmarkEnd w:id="383"/>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berschrift3"/>
      </w:pPr>
      <w:bookmarkStart w:id="384" w:name="_Toc167314809"/>
      <w:bookmarkStart w:id="385" w:name="_Toc167315968"/>
      <w:bookmarkStart w:id="386" w:name="_Toc167316392"/>
      <w:bookmarkStart w:id="387" w:name="_Toc162888751"/>
      <w:bookmarkStart w:id="388" w:name="_Toc167376983"/>
      <w:r>
        <w:t>9.4.2</w:t>
      </w:r>
      <w:r>
        <w:tab/>
      </w:r>
      <w:bookmarkStart w:id="389" w:name="_Toc166841174"/>
      <w:r w:rsidR="00AB7BDC">
        <w:t xml:space="preserve">Selection Experiment </w:t>
      </w:r>
      <w:r w:rsidR="00170E94">
        <w:t>P800-6 (1 Object, Clean speech</w:t>
      </w:r>
      <w:r w:rsidR="00D843E6">
        <w:t>, Headphone Presentation</w:t>
      </w:r>
      <w:r w:rsidR="00170E94">
        <w:t>)</w:t>
      </w:r>
      <w:bookmarkEnd w:id="384"/>
      <w:bookmarkEnd w:id="385"/>
      <w:bookmarkEnd w:id="386"/>
      <w:bookmarkEnd w:id="388"/>
      <w:bookmarkEnd w:id="389"/>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390"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390"/>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2</w:t>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391"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391"/>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lastRenderedPageBreak/>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berschrift3"/>
      </w:pPr>
      <w:bookmarkStart w:id="392" w:name="_Toc167314810"/>
      <w:bookmarkStart w:id="393" w:name="_Toc167315969"/>
      <w:bookmarkStart w:id="394" w:name="_Toc167316393"/>
      <w:bookmarkStart w:id="395" w:name="_Toc167376984"/>
      <w:r>
        <w:t>9.4.3</w:t>
      </w:r>
      <w:r>
        <w:tab/>
      </w:r>
      <w:bookmarkStart w:id="396" w:name="_Toc166841175"/>
      <w:r w:rsidR="00AB7BDC">
        <w:t xml:space="preserve">Selection Experiment </w:t>
      </w:r>
      <w:r w:rsidR="00170E94">
        <w:t>P800-7 (2 Objects, Clean speech</w:t>
      </w:r>
      <w:r w:rsidR="00E745BD">
        <w:t>, Headphone Presentation</w:t>
      </w:r>
      <w:r w:rsidR="00170E94">
        <w:t>)</w:t>
      </w:r>
      <w:bookmarkEnd w:id="392"/>
      <w:bookmarkEnd w:id="393"/>
      <w:bookmarkEnd w:id="394"/>
      <w:bookmarkEnd w:id="395"/>
      <w:bookmarkEnd w:id="396"/>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397"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397"/>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4</w:t>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398"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398"/>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berschrift3"/>
      </w:pPr>
      <w:bookmarkStart w:id="399" w:name="_Toc167314811"/>
      <w:bookmarkStart w:id="400" w:name="_Toc167315970"/>
      <w:bookmarkStart w:id="401" w:name="_Toc167316394"/>
      <w:bookmarkStart w:id="402" w:name="_Toc167376985"/>
      <w:r>
        <w:t>9.4.4</w:t>
      </w:r>
      <w:r>
        <w:tab/>
      </w:r>
      <w:bookmarkStart w:id="403"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399"/>
      <w:bookmarkEnd w:id="400"/>
      <w:bookmarkEnd w:id="401"/>
      <w:bookmarkEnd w:id="402"/>
      <w:bookmarkEnd w:id="403"/>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404"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404"/>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6</w:t>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405"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405"/>
    </w:tbl>
    <w:p w14:paraId="0F190052" w14:textId="77777777" w:rsidR="00DF2492" w:rsidRDefault="00DF2492"/>
    <w:p w14:paraId="55804BA0" w14:textId="28D32338" w:rsidR="00790492" w:rsidRDefault="001E1BBB" w:rsidP="001E1BBB">
      <w:pPr>
        <w:pStyle w:val="berschrift3"/>
      </w:pPr>
      <w:bookmarkStart w:id="406" w:name="_Toc167314812"/>
      <w:bookmarkStart w:id="407" w:name="_Toc167315971"/>
      <w:bookmarkStart w:id="408" w:name="_Toc167316395"/>
      <w:bookmarkStart w:id="409" w:name="_Toc167376986"/>
      <w:r>
        <w:t>9.4.5</w:t>
      </w:r>
      <w:r>
        <w:tab/>
      </w:r>
      <w:bookmarkStart w:id="410"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406"/>
      <w:bookmarkEnd w:id="407"/>
      <w:bookmarkEnd w:id="408"/>
      <w:bookmarkEnd w:id="409"/>
      <w:bookmarkEnd w:id="410"/>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r>
        <w:lastRenderedPageBreak/>
        <w:t xml:space="preserve">Table </w:t>
      </w:r>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411"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411"/>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8</w:t>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trPr>
        <w:tc>
          <w:tcPr>
            <w:tcW w:w="1928" w:type="auto"/>
            <w:shd w:val="clear" w:color="auto" w:fill="D9D9D9" w:themeFill="background1" w:themeFillShade="D9"/>
          </w:tcPr>
          <w:p w14:paraId="26FE859E" w14:textId="77777777" w:rsidR="00790492" w:rsidRDefault="00790492" w:rsidP="00355D13">
            <w:pPr>
              <w:pStyle w:val="TAH"/>
            </w:pPr>
            <w:bookmarkStart w:id="412" w:name="MCCQCTEMPBM_00000143"/>
            <w:r>
              <w:t>Lab</w:t>
            </w:r>
          </w:p>
        </w:tc>
        <w:tc>
          <w:tcPr>
            <w:tcW w:w="1928" w:type="auto"/>
            <w:shd w:val="clear" w:color="auto" w:fill="D9D9D9" w:themeFill="background1" w:themeFillShade="D9"/>
          </w:tcPr>
          <w:p w14:paraId="0D58CF8D" w14:textId="77777777" w:rsidR="00790492" w:rsidRDefault="00790492" w:rsidP="00355D13">
            <w:pPr>
              <w:pStyle w:val="TAH"/>
            </w:pPr>
            <w:r>
              <w:t>Cond.</w:t>
            </w:r>
          </w:p>
        </w:tc>
        <w:tc>
          <w:tcPr>
            <w:tcW w:w="1928" w:type="auto"/>
            <w:shd w:val="clear" w:color="auto" w:fill="D9D9D9" w:themeFill="background1" w:themeFillShade="D9"/>
          </w:tcPr>
          <w:p w14:paraId="231EFCD6" w14:textId="77777777" w:rsidR="00790492" w:rsidRDefault="00790492" w:rsidP="00355D13">
            <w:pPr>
              <w:pStyle w:val="TAH"/>
            </w:pPr>
            <w:r>
              <w:t>Bitrate</w:t>
            </w:r>
          </w:p>
        </w:tc>
        <w:tc>
          <w:tcPr>
            <w:tcW w:w="1928" w:type="auto"/>
            <w:shd w:val="clear" w:color="auto" w:fill="D9D9D9" w:themeFill="background1" w:themeFillShade="D9"/>
          </w:tcPr>
          <w:p w14:paraId="76D66273" w14:textId="77777777" w:rsidR="00790492" w:rsidRDefault="00790492" w:rsidP="00355D13">
            <w:pPr>
              <w:pStyle w:val="TAH"/>
            </w:pPr>
            <w:r>
              <w:t>ToR</w:t>
            </w:r>
          </w:p>
        </w:tc>
        <w:tc>
          <w:tcPr>
            <w:tcW w:w="1928"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413" w:name="MCCQCTEMPBM_00000048"/>
      <w:bookmarkEnd w:id="412"/>
    </w:p>
    <w:p w14:paraId="0FB89498" w14:textId="26881E22" w:rsidR="00304FE1" w:rsidRPr="00304FE1" w:rsidRDefault="001E1BBB" w:rsidP="00363DF3">
      <w:pPr>
        <w:pStyle w:val="berschrift2"/>
        <w:rPr>
          <w:lang w:val="pt-BR"/>
        </w:rPr>
      </w:pPr>
      <w:bookmarkStart w:id="414" w:name="_Toc167314813"/>
      <w:bookmarkStart w:id="415" w:name="_Toc167315972"/>
      <w:bookmarkStart w:id="416" w:name="_Toc167316396"/>
      <w:bookmarkStart w:id="417" w:name="_Toc167376987"/>
      <w:bookmarkEnd w:id="413"/>
      <w:r w:rsidRPr="00304FE1">
        <w:rPr>
          <w:lang w:val="pt-BR"/>
        </w:rPr>
        <w:t>9.5</w:t>
      </w:r>
      <w:r w:rsidRPr="00304FE1">
        <w:rPr>
          <w:lang w:val="pt-BR"/>
        </w:rPr>
        <w:tab/>
      </w:r>
      <w:bookmarkStart w:id="418" w:name="_Toc166841178"/>
      <w:bookmarkEnd w:id="387"/>
      <w:r w:rsidR="00304FE1" w:rsidRPr="00304FE1">
        <w:rPr>
          <w:lang w:val="pt-BR"/>
        </w:rPr>
        <w:t>Metadata-assisted Spatial Audio (MASA)</w:t>
      </w:r>
      <w:bookmarkEnd w:id="414"/>
      <w:bookmarkEnd w:id="415"/>
      <w:bookmarkEnd w:id="416"/>
      <w:bookmarkEnd w:id="417"/>
      <w:bookmarkEnd w:id="418"/>
    </w:p>
    <w:p w14:paraId="727119F3" w14:textId="63B7C7CD" w:rsidR="00B12964" w:rsidRDefault="001E1BBB" w:rsidP="001E1BBB">
      <w:pPr>
        <w:pStyle w:val="berschrift3"/>
      </w:pPr>
      <w:bookmarkStart w:id="419" w:name="_Toc167314814"/>
      <w:bookmarkStart w:id="420" w:name="_Toc167315973"/>
      <w:bookmarkStart w:id="421" w:name="_Toc167316397"/>
      <w:bookmarkStart w:id="422" w:name="_Toc167376988"/>
      <w:r>
        <w:t>9.5.1</w:t>
      </w:r>
      <w:r>
        <w:tab/>
      </w:r>
      <w:bookmarkStart w:id="423" w:name="_Toc166841179"/>
      <w:r w:rsidR="00B12964">
        <w:t>Overview</w:t>
      </w:r>
      <w:bookmarkEnd w:id="419"/>
      <w:bookmarkEnd w:id="420"/>
      <w:bookmarkEnd w:id="421"/>
      <w:bookmarkEnd w:id="422"/>
      <w:bookmarkEnd w:id="423"/>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berschrift3"/>
      </w:pPr>
      <w:bookmarkStart w:id="424" w:name="_Toc167314815"/>
      <w:bookmarkStart w:id="425" w:name="_Toc167315974"/>
      <w:bookmarkStart w:id="426" w:name="_Toc167316398"/>
      <w:bookmarkStart w:id="427" w:name="_Toc167376989"/>
      <w:r>
        <w:t>9.5.2</w:t>
      </w:r>
      <w:r>
        <w:tab/>
      </w:r>
      <w:bookmarkStart w:id="428" w:name="_Toc166841180"/>
      <w:r w:rsidR="00AB7BDC">
        <w:t xml:space="preserve">Selection Experiment </w:t>
      </w:r>
      <w:r w:rsidR="0069522C">
        <w:t>P800-8 (MASA, Clean speech</w:t>
      </w:r>
      <w:r w:rsidR="00B61911">
        <w:t>, Headphone Presentation</w:t>
      </w:r>
      <w:r w:rsidR="0069522C">
        <w:t>)</w:t>
      </w:r>
      <w:bookmarkEnd w:id="424"/>
      <w:bookmarkEnd w:id="425"/>
      <w:bookmarkEnd w:id="426"/>
      <w:bookmarkEnd w:id="427"/>
      <w:bookmarkEnd w:id="428"/>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r>
        <w:lastRenderedPageBreak/>
        <w:t xml:space="preserve">Table </w:t>
      </w:r>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429"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429"/>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2</w:t>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430"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430"/>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berschrift3"/>
      </w:pPr>
      <w:bookmarkStart w:id="431" w:name="_Toc167314816"/>
      <w:bookmarkStart w:id="432" w:name="_Toc167315975"/>
      <w:bookmarkStart w:id="433" w:name="_Toc167316399"/>
      <w:bookmarkStart w:id="434" w:name="_Toc167376990"/>
      <w:r>
        <w:t>9.5.3</w:t>
      </w:r>
      <w:r>
        <w:tab/>
      </w:r>
      <w:bookmarkStart w:id="435" w:name="_Toc166841181"/>
      <w:r w:rsidR="00AB7BDC">
        <w:t xml:space="preserve">Selection Experiment </w:t>
      </w:r>
      <w:r w:rsidR="0069522C">
        <w:t>P800-9 (MASA, Speech+Background</w:t>
      </w:r>
      <w:r w:rsidR="0048211F">
        <w:t>, Headphone Presentation</w:t>
      </w:r>
      <w:r w:rsidR="0069522C">
        <w:t>)</w:t>
      </w:r>
      <w:bookmarkEnd w:id="431"/>
      <w:bookmarkEnd w:id="432"/>
      <w:bookmarkEnd w:id="433"/>
      <w:bookmarkEnd w:id="434"/>
      <w:bookmarkEnd w:id="435"/>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r>
        <w:lastRenderedPageBreak/>
        <w:t xml:space="preserve">Table </w:t>
      </w:r>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436"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436"/>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4</w:t>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437"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437"/>
    </w:tbl>
    <w:p w14:paraId="1818E87F" w14:textId="77777777" w:rsidR="0069522C" w:rsidRDefault="0069522C" w:rsidP="0069522C"/>
    <w:p w14:paraId="2737AC4B" w14:textId="2EFFA018" w:rsidR="00FC3291" w:rsidRDefault="00FC3291" w:rsidP="00FC3291">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berschrift3"/>
      </w:pPr>
      <w:bookmarkStart w:id="438" w:name="_Toc167314817"/>
      <w:bookmarkStart w:id="439" w:name="_Toc167315976"/>
      <w:bookmarkStart w:id="440" w:name="_Toc167316400"/>
      <w:bookmarkStart w:id="441" w:name="_Toc167376991"/>
      <w:r>
        <w:t>9.5.4</w:t>
      </w:r>
      <w:r>
        <w:tab/>
      </w:r>
      <w:bookmarkStart w:id="442"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438"/>
      <w:bookmarkEnd w:id="439"/>
      <w:bookmarkEnd w:id="440"/>
      <w:bookmarkEnd w:id="441"/>
      <w:bookmarkEnd w:id="442"/>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lastRenderedPageBreak/>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443"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443"/>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6</w:t>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444"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lastRenderedPageBreak/>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444"/>
    </w:tbl>
    <w:p w14:paraId="221B4671" w14:textId="77777777" w:rsidR="00D743A4" w:rsidRPr="00821BD0" w:rsidRDefault="00D743A4" w:rsidP="00444745"/>
    <w:p w14:paraId="0466CC57" w14:textId="0C8FF839" w:rsidR="00D27D6B" w:rsidRDefault="001E1BBB" w:rsidP="001E1BBB">
      <w:pPr>
        <w:pStyle w:val="berschrift3"/>
      </w:pPr>
      <w:bookmarkStart w:id="445" w:name="_Toc167314818"/>
      <w:bookmarkStart w:id="446" w:name="_Toc167315977"/>
      <w:bookmarkStart w:id="447" w:name="_Toc167316401"/>
      <w:bookmarkStart w:id="448" w:name="_Toc167376992"/>
      <w:r>
        <w:t>9.5.5</w:t>
      </w:r>
      <w:r>
        <w:tab/>
      </w:r>
      <w:bookmarkStart w:id="449"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445"/>
      <w:bookmarkEnd w:id="446"/>
      <w:bookmarkEnd w:id="447"/>
      <w:bookmarkEnd w:id="448"/>
      <w:bookmarkEnd w:id="449"/>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r>
        <w:lastRenderedPageBreak/>
        <w:t xml:space="preserve">Table </w:t>
      </w:r>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450"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450"/>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8</w:t>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451"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451"/>
    </w:tbl>
    <w:p w14:paraId="411A0030" w14:textId="367FF5BB" w:rsidR="00D27D6B" w:rsidRPr="00821BD0" w:rsidRDefault="00D27D6B" w:rsidP="00444745">
      <w:pPr>
        <w:jc w:val="center"/>
      </w:pPr>
    </w:p>
    <w:p w14:paraId="3B2B61BD" w14:textId="5E1801CA" w:rsidR="00304FE1" w:rsidRDefault="001E1BBB" w:rsidP="001E1BBB">
      <w:pPr>
        <w:pStyle w:val="berschrift2"/>
      </w:pPr>
      <w:bookmarkStart w:id="452" w:name="_Toc167314819"/>
      <w:bookmarkStart w:id="453" w:name="_Toc167315978"/>
      <w:bookmarkStart w:id="454" w:name="_Toc167316402"/>
      <w:bookmarkStart w:id="455" w:name="_Toc167376993"/>
      <w:r>
        <w:t>9.6</w:t>
      </w:r>
      <w:r>
        <w:tab/>
      </w:r>
      <w:bookmarkStart w:id="456" w:name="_Toc166841184"/>
      <w:r w:rsidR="00304FE1" w:rsidRPr="00304FE1">
        <w:t>Multi-Channel (MC)</w:t>
      </w:r>
      <w:bookmarkEnd w:id="452"/>
      <w:bookmarkEnd w:id="453"/>
      <w:bookmarkEnd w:id="454"/>
      <w:bookmarkEnd w:id="455"/>
      <w:bookmarkEnd w:id="456"/>
    </w:p>
    <w:p w14:paraId="192653EB" w14:textId="7E4FBE8E" w:rsidR="00EE55C9" w:rsidRPr="001D1909" w:rsidRDefault="001E1BBB" w:rsidP="001E1BBB">
      <w:pPr>
        <w:pStyle w:val="berschrift3"/>
      </w:pPr>
      <w:bookmarkStart w:id="457" w:name="_Toc167314820"/>
      <w:bookmarkStart w:id="458" w:name="_Toc167315979"/>
      <w:bookmarkStart w:id="459" w:name="_Toc167316403"/>
      <w:bookmarkStart w:id="460" w:name="_Toc167376994"/>
      <w:r w:rsidRPr="001D1909">
        <w:t>9.6.1</w:t>
      </w:r>
      <w:r w:rsidRPr="001D1909">
        <w:tab/>
      </w:r>
      <w:bookmarkStart w:id="461" w:name="_Toc166841185"/>
      <w:r w:rsidR="00EE55C9">
        <w:t>Overview</w:t>
      </w:r>
      <w:bookmarkEnd w:id="457"/>
      <w:bookmarkEnd w:id="458"/>
      <w:bookmarkEnd w:id="459"/>
      <w:bookmarkEnd w:id="460"/>
      <w:bookmarkEnd w:id="461"/>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berschrift3"/>
      </w:pPr>
      <w:bookmarkStart w:id="462" w:name="_Toc167314821"/>
      <w:bookmarkStart w:id="463" w:name="_Toc167315980"/>
      <w:bookmarkStart w:id="464" w:name="_Toc167316404"/>
      <w:bookmarkStart w:id="465" w:name="_Toc167376995"/>
      <w:r>
        <w:t>9.6.2</w:t>
      </w:r>
      <w:r>
        <w:tab/>
      </w:r>
      <w:bookmarkStart w:id="466"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462"/>
      <w:bookmarkEnd w:id="463"/>
      <w:bookmarkEnd w:id="464"/>
      <w:bookmarkEnd w:id="465"/>
      <w:bookmarkEnd w:id="466"/>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lastRenderedPageBreak/>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467"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467"/>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2</w:t>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468"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lastRenderedPageBreak/>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468"/>
    </w:tbl>
    <w:p w14:paraId="07CB48D1" w14:textId="77777777" w:rsidR="00333BD6" w:rsidRPr="00821BD0" w:rsidRDefault="00333BD6" w:rsidP="00444745"/>
    <w:p w14:paraId="34DA8F25" w14:textId="2170CDC9" w:rsidR="00333BD6" w:rsidRDefault="001E1BBB" w:rsidP="001E1BBB">
      <w:pPr>
        <w:pStyle w:val="berschrift3"/>
      </w:pPr>
      <w:bookmarkStart w:id="469" w:name="_Toc167314822"/>
      <w:bookmarkStart w:id="470" w:name="_Toc167315981"/>
      <w:bookmarkStart w:id="471" w:name="_Toc167316405"/>
      <w:bookmarkStart w:id="472" w:name="_Toc167376996"/>
      <w:r>
        <w:t>9.6.3</w:t>
      </w:r>
      <w:r>
        <w:tab/>
      </w:r>
      <w:bookmarkStart w:id="473"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469"/>
      <w:bookmarkEnd w:id="470"/>
      <w:bookmarkEnd w:id="471"/>
      <w:bookmarkEnd w:id="472"/>
      <w:bookmarkEnd w:id="473"/>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r>
        <w:lastRenderedPageBreak/>
        <w:t xml:space="preserve">Table </w:t>
      </w:r>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474"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474"/>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4</w:t>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475"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475"/>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berschrift3"/>
      </w:pPr>
      <w:bookmarkStart w:id="476" w:name="_Toc167314823"/>
      <w:bookmarkStart w:id="477" w:name="_Toc167315982"/>
      <w:bookmarkStart w:id="478" w:name="_Toc167316406"/>
      <w:bookmarkStart w:id="479" w:name="_Toc167376997"/>
      <w:r>
        <w:t>9.6.4</w:t>
      </w:r>
      <w:r>
        <w:tab/>
      </w:r>
      <w:bookmarkStart w:id="480"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476"/>
      <w:bookmarkEnd w:id="477"/>
      <w:bookmarkEnd w:id="478"/>
      <w:bookmarkEnd w:id="479"/>
      <w:bookmarkEnd w:id="480"/>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lastRenderedPageBreak/>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481"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481"/>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6</w:t>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482"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lastRenderedPageBreak/>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482"/>
    </w:tbl>
    <w:p w14:paraId="69661206" w14:textId="77777777" w:rsidR="00333BD6" w:rsidRPr="00821BD0" w:rsidRDefault="00333BD6" w:rsidP="00444745"/>
    <w:p w14:paraId="559A2325" w14:textId="79DC00E0" w:rsidR="00333BD6" w:rsidRDefault="001E1BBB" w:rsidP="001E1BBB">
      <w:pPr>
        <w:pStyle w:val="berschrift3"/>
      </w:pPr>
      <w:bookmarkStart w:id="483" w:name="_Toc167314824"/>
      <w:bookmarkStart w:id="484" w:name="_Toc167315983"/>
      <w:bookmarkStart w:id="485" w:name="_Toc167316407"/>
      <w:bookmarkStart w:id="486" w:name="_Toc167376998"/>
      <w:r>
        <w:t>9.6.5</w:t>
      </w:r>
      <w:r>
        <w:tab/>
      </w:r>
      <w:bookmarkStart w:id="487"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483"/>
      <w:bookmarkEnd w:id="484"/>
      <w:bookmarkEnd w:id="485"/>
      <w:bookmarkEnd w:id="486"/>
      <w:bookmarkEnd w:id="487"/>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r w:rsidRPr="00897EE3">
        <w:lastRenderedPageBreak/>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488"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488"/>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bookmarkStart w:id="489" w:name="MCCQCTEMPBM_00000159"/>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490" w:name="MCCQCTEMPBM_00000049"/>
      <w:bookmarkEnd w:id="489"/>
    </w:p>
    <w:p w14:paraId="06AF539C" w14:textId="10D16EE7" w:rsidR="00304FE1" w:rsidRPr="00897EE3" w:rsidRDefault="001E1BBB" w:rsidP="001E1BBB">
      <w:pPr>
        <w:pStyle w:val="berschrift2"/>
      </w:pPr>
      <w:bookmarkStart w:id="491" w:name="_Toc167314825"/>
      <w:bookmarkStart w:id="492" w:name="_Toc167315984"/>
      <w:bookmarkStart w:id="493" w:name="_Toc167316408"/>
      <w:bookmarkStart w:id="494" w:name="_Toc167376999"/>
      <w:r w:rsidRPr="00897EE3">
        <w:t>9.7</w:t>
      </w:r>
      <w:r w:rsidRPr="00897EE3">
        <w:tab/>
      </w:r>
      <w:bookmarkStart w:id="495" w:name="_Toc166841190"/>
      <w:r w:rsidR="00304FE1" w:rsidRPr="00897EE3">
        <w:t>Combined Objects and SBA (OSBA)</w:t>
      </w:r>
      <w:bookmarkEnd w:id="491"/>
      <w:bookmarkEnd w:id="492"/>
      <w:bookmarkEnd w:id="493"/>
      <w:bookmarkEnd w:id="494"/>
      <w:bookmarkEnd w:id="495"/>
    </w:p>
    <w:p w14:paraId="4999C442" w14:textId="0C5818C1" w:rsidR="00F16F23" w:rsidRPr="00897EE3" w:rsidRDefault="001E1BBB" w:rsidP="001E1BBB">
      <w:pPr>
        <w:pStyle w:val="berschrift3"/>
      </w:pPr>
      <w:bookmarkStart w:id="496" w:name="_Toc167314826"/>
      <w:bookmarkStart w:id="497" w:name="_Toc167315985"/>
      <w:bookmarkStart w:id="498" w:name="_Toc167316409"/>
      <w:bookmarkStart w:id="499" w:name="_Toc167377000"/>
      <w:bookmarkEnd w:id="490"/>
      <w:r w:rsidRPr="00897EE3">
        <w:t>9.7.1</w:t>
      </w:r>
      <w:r w:rsidRPr="00897EE3">
        <w:tab/>
      </w:r>
      <w:bookmarkStart w:id="500" w:name="_Toc166841191"/>
      <w:r w:rsidR="00F16F23" w:rsidRPr="00897EE3">
        <w:t>Overview</w:t>
      </w:r>
      <w:bookmarkEnd w:id="496"/>
      <w:bookmarkEnd w:id="497"/>
      <w:bookmarkEnd w:id="498"/>
      <w:bookmarkEnd w:id="499"/>
      <w:bookmarkEnd w:id="500"/>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berschrift3"/>
      </w:pPr>
      <w:bookmarkStart w:id="501" w:name="_Toc167314827"/>
      <w:bookmarkStart w:id="502" w:name="_Toc167315986"/>
      <w:bookmarkStart w:id="503" w:name="_Toc167316410"/>
      <w:bookmarkStart w:id="504" w:name="_Toc167377001"/>
      <w:r w:rsidRPr="00897EE3">
        <w:t>9.7.2</w:t>
      </w:r>
      <w:r w:rsidRPr="00897EE3">
        <w:tab/>
      </w:r>
      <w:bookmarkStart w:id="505" w:name="_Toc166841192"/>
      <w:r w:rsidR="0038458A" w:rsidRPr="00897EE3">
        <w:t>Optional additional information provided for codec selection</w:t>
      </w:r>
      <w:bookmarkEnd w:id="501"/>
      <w:bookmarkEnd w:id="502"/>
      <w:bookmarkEnd w:id="503"/>
      <w:bookmarkEnd w:id="504"/>
      <w:bookmarkEnd w:id="505"/>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lastRenderedPageBreak/>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506" w:name="_Ref166245558"/>
      <w:r w:rsidRPr="002301D2">
        <w:t xml:space="preserve">Figure </w:t>
      </w:r>
      <w:r w:rsidR="003F7E00" w:rsidRPr="00D22237">
        <w:rPr>
          <w:cs/>
        </w:rPr>
        <w:t>‎</w:t>
      </w:r>
      <w:r w:rsidR="003F7E00" w:rsidRPr="00D22237">
        <w:t>9.7</w:t>
      </w:r>
      <w:r w:rsidR="003F7E00" w:rsidRPr="002301D2">
        <w:noBreakHyphen/>
      </w:r>
      <w:r w:rsidR="003F7E00" w:rsidRPr="00D22237">
        <w:t>1</w:t>
      </w:r>
      <w:bookmarkEnd w:id="506"/>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507" w:name="_Ref166245581"/>
      <w:r w:rsidRPr="002301D2">
        <w:t xml:space="preserve">Figure </w:t>
      </w:r>
      <w:r w:rsidR="003F7E00" w:rsidRPr="00D22237">
        <w:rPr>
          <w:cs/>
        </w:rPr>
        <w:t>‎</w:t>
      </w:r>
      <w:r w:rsidR="003F7E00" w:rsidRPr="00D22237">
        <w:t>9.7</w:t>
      </w:r>
      <w:r w:rsidR="003F7E00" w:rsidRPr="002301D2">
        <w:noBreakHyphen/>
      </w:r>
      <w:r w:rsidR="003F7E00" w:rsidRPr="00D22237">
        <w:t>2</w:t>
      </w:r>
      <w:bookmarkEnd w:id="507"/>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berschrift2"/>
      </w:pPr>
      <w:bookmarkStart w:id="508" w:name="_Toc167314828"/>
      <w:bookmarkStart w:id="509" w:name="_Toc167315987"/>
      <w:bookmarkStart w:id="510" w:name="_Toc167316411"/>
      <w:bookmarkStart w:id="511" w:name="_Toc167377002"/>
      <w:r w:rsidRPr="00897EE3">
        <w:lastRenderedPageBreak/>
        <w:t>9.8</w:t>
      </w:r>
      <w:r w:rsidRPr="00897EE3">
        <w:tab/>
      </w:r>
      <w:bookmarkStart w:id="512" w:name="_Toc166841193"/>
      <w:r w:rsidR="00304FE1" w:rsidRPr="00897EE3">
        <w:t>Combined Objects and MASA (OMASA)</w:t>
      </w:r>
      <w:bookmarkEnd w:id="508"/>
      <w:bookmarkEnd w:id="509"/>
      <w:bookmarkEnd w:id="510"/>
      <w:bookmarkEnd w:id="511"/>
      <w:bookmarkEnd w:id="512"/>
    </w:p>
    <w:p w14:paraId="0AEA17E8" w14:textId="10CBFC87" w:rsidR="00F16F23" w:rsidRPr="00897EE3" w:rsidRDefault="001E1BBB" w:rsidP="001E1BBB">
      <w:pPr>
        <w:pStyle w:val="berschrift3"/>
      </w:pPr>
      <w:bookmarkStart w:id="513" w:name="_Toc167314829"/>
      <w:bookmarkStart w:id="514" w:name="_Toc167315988"/>
      <w:bookmarkStart w:id="515" w:name="_Toc167316412"/>
      <w:bookmarkStart w:id="516" w:name="_Toc167377003"/>
      <w:r w:rsidRPr="00897EE3">
        <w:t>9.8.1</w:t>
      </w:r>
      <w:r w:rsidRPr="00897EE3">
        <w:tab/>
      </w:r>
      <w:bookmarkStart w:id="517" w:name="_Toc166841194"/>
      <w:r w:rsidR="00F16F23" w:rsidRPr="00897EE3">
        <w:t>Overview</w:t>
      </w:r>
      <w:bookmarkEnd w:id="513"/>
      <w:bookmarkEnd w:id="514"/>
      <w:bookmarkEnd w:id="515"/>
      <w:bookmarkEnd w:id="516"/>
      <w:bookmarkEnd w:id="517"/>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berschrift3"/>
      </w:pPr>
      <w:bookmarkStart w:id="518" w:name="_Toc167314830"/>
      <w:bookmarkStart w:id="519" w:name="_Toc167315989"/>
      <w:bookmarkStart w:id="520" w:name="_Toc167316413"/>
      <w:bookmarkStart w:id="521" w:name="_Toc167377004"/>
      <w:r w:rsidRPr="00897EE3">
        <w:t>9.8.2</w:t>
      </w:r>
      <w:r w:rsidRPr="00897EE3">
        <w:tab/>
      </w:r>
      <w:bookmarkStart w:id="522" w:name="_Toc166841195"/>
      <w:r w:rsidR="009E0817" w:rsidRPr="00897EE3">
        <w:t>Optional additional information provided for codec selection</w:t>
      </w:r>
      <w:bookmarkEnd w:id="518"/>
      <w:bookmarkEnd w:id="519"/>
      <w:bookmarkEnd w:id="520"/>
      <w:bookmarkEnd w:id="521"/>
      <w:bookmarkEnd w:id="522"/>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523" w:name="_Ref166841277"/>
      <w:bookmarkStart w:id="524" w:name="_Ref166841269"/>
      <w:r w:rsidRPr="002301D2">
        <w:t xml:space="preserve">Figure </w:t>
      </w:r>
      <w:r w:rsidR="003F7E00" w:rsidRPr="00D22237">
        <w:rPr>
          <w:cs/>
        </w:rPr>
        <w:t>‎</w:t>
      </w:r>
      <w:r w:rsidR="003F7E00" w:rsidRPr="00D22237">
        <w:t>9.8</w:t>
      </w:r>
      <w:r w:rsidR="003F7E00" w:rsidRPr="002301D2">
        <w:noBreakHyphen/>
      </w:r>
      <w:r w:rsidR="003F7E00" w:rsidRPr="00D22237">
        <w:t>1</w:t>
      </w:r>
      <w:bookmarkEnd w:id="523"/>
      <w:r w:rsidR="001A2F7E" w:rsidRPr="002301D2">
        <w:t>: BS.1534 comparison</w:t>
      </w:r>
      <w:r w:rsidR="000C5036" w:rsidRPr="002301D2">
        <w:t xml:space="preserve"> </w:t>
      </w:r>
      <w:r w:rsidR="00764228" w:rsidRPr="002301D2">
        <w:t>between combined vs. separate operation of ISM and MASA at various bitrates</w:t>
      </w:r>
      <w:bookmarkEnd w:id="524"/>
    </w:p>
    <w:p w14:paraId="381EAA95" w14:textId="77777777" w:rsidR="009E0817" w:rsidRPr="00897EE3" w:rsidRDefault="009E0817" w:rsidP="00444745"/>
    <w:p w14:paraId="18BCF83F" w14:textId="0EA07C9A" w:rsidR="008257B6" w:rsidRPr="00897EE3" w:rsidRDefault="001E1BBB" w:rsidP="001E1BBB">
      <w:pPr>
        <w:pStyle w:val="berschrift2"/>
      </w:pPr>
      <w:bookmarkStart w:id="525" w:name="_Toc167314831"/>
      <w:bookmarkStart w:id="526" w:name="_Toc167315990"/>
      <w:bookmarkStart w:id="527" w:name="_Toc167316414"/>
      <w:bookmarkStart w:id="528" w:name="_Toc167377005"/>
      <w:r w:rsidRPr="00897EE3">
        <w:t>9.9</w:t>
      </w:r>
      <w:r w:rsidRPr="00897EE3">
        <w:tab/>
      </w:r>
      <w:bookmarkStart w:id="529" w:name="_Toc166841196"/>
      <w:r w:rsidR="008257B6" w:rsidRPr="00897EE3">
        <w:t>Stereo operation with EVS compatible mono downmix stream</w:t>
      </w:r>
      <w:bookmarkEnd w:id="525"/>
      <w:bookmarkEnd w:id="526"/>
      <w:bookmarkEnd w:id="527"/>
      <w:bookmarkEnd w:id="528"/>
      <w:bookmarkEnd w:id="529"/>
    </w:p>
    <w:p w14:paraId="12802978" w14:textId="4FD010D8" w:rsidR="00F16F23" w:rsidRPr="00897EE3" w:rsidRDefault="001E1BBB" w:rsidP="001E1BBB">
      <w:pPr>
        <w:pStyle w:val="berschrift3"/>
      </w:pPr>
      <w:bookmarkStart w:id="530" w:name="_Toc167314832"/>
      <w:bookmarkStart w:id="531" w:name="_Toc167315991"/>
      <w:bookmarkStart w:id="532" w:name="_Toc167316415"/>
      <w:bookmarkStart w:id="533" w:name="_Toc167377006"/>
      <w:r w:rsidRPr="00897EE3">
        <w:t>9.9.1</w:t>
      </w:r>
      <w:r w:rsidRPr="00897EE3">
        <w:tab/>
      </w:r>
      <w:bookmarkStart w:id="534" w:name="_Toc166841197"/>
      <w:r w:rsidR="00F16F23" w:rsidRPr="00897EE3">
        <w:t>Overview</w:t>
      </w:r>
      <w:bookmarkEnd w:id="530"/>
      <w:bookmarkEnd w:id="531"/>
      <w:bookmarkEnd w:id="532"/>
      <w:bookmarkEnd w:id="533"/>
      <w:bookmarkEnd w:id="534"/>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lastRenderedPageBreak/>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berschrift3"/>
      </w:pPr>
      <w:bookmarkStart w:id="535" w:name="_Toc167314833"/>
      <w:bookmarkStart w:id="536" w:name="_Toc167315992"/>
      <w:bookmarkStart w:id="537" w:name="_Toc167316416"/>
      <w:bookmarkStart w:id="538" w:name="_Toc167377007"/>
      <w:r w:rsidRPr="00897EE3">
        <w:t>9.9.2</w:t>
      </w:r>
      <w:r w:rsidRPr="00897EE3">
        <w:tab/>
      </w:r>
      <w:bookmarkStart w:id="539" w:name="_Toc166841198"/>
      <w:r w:rsidR="007365F0" w:rsidRPr="00897EE3">
        <w:t>O</w:t>
      </w:r>
      <w:r w:rsidR="00A05B3C" w:rsidRPr="00897EE3">
        <w:t>ptional additional information provided for codec selection</w:t>
      </w:r>
      <w:bookmarkEnd w:id="535"/>
      <w:bookmarkEnd w:id="536"/>
      <w:bookmarkEnd w:id="537"/>
      <w:bookmarkEnd w:id="538"/>
      <w:bookmarkEnd w:id="539"/>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540" w:name="_Ref166172146"/>
      <w:bookmarkStart w:id="541" w:name="_Ref166172136"/>
      <w:r w:rsidRPr="002301D2">
        <w:t xml:space="preserve">Figure </w:t>
      </w:r>
      <w:r w:rsidR="003F7E00" w:rsidRPr="00D22237">
        <w:rPr>
          <w:cs/>
        </w:rPr>
        <w:t>‎</w:t>
      </w:r>
      <w:r w:rsidR="003F7E00" w:rsidRPr="00D22237">
        <w:t>9.9</w:t>
      </w:r>
      <w:r w:rsidR="003F7E00" w:rsidRPr="002301D2">
        <w:noBreakHyphen/>
      </w:r>
      <w:r w:rsidR="003F7E00" w:rsidRPr="00D22237">
        <w:t>1</w:t>
      </w:r>
      <w:bookmarkEnd w:id="540"/>
      <w:r w:rsidRPr="00D22237">
        <w:t>:</w:t>
      </w:r>
      <w:r w:rsidR="00DF29C2" w:rsidRPr="00D22237">
        <w:t xml:space="preserve"> </w:t>
      </w:r>
      <w:r w:rsidRPr="00D22237">
        <w:t>MOS scores of P.800 DCR test for downmix tools and tandem coding</w:t>
      </w:r>
      <w:bookmarkEnd w:id="541"/>
    </w:p>
    <w:p w14:paraId="339C453D" w14:textId="77777777" w:rsidR="005F273F" w:rsidRPr="00897EE3" w:rsidRDefault="005F273F" w:rsidP="00444745"/>
    <w:p w14:paraId="0392FE50" w14:textId="1361A399" w:rsidR="00304FE1" w:rsidRPr="007E18C1" w:rsidRDefault="001E1BBB" w:rsidP="001E1BBB">
      <w:pPr>
        <w:pStyle w:val="berschrift2"/>
      </w:pPr>
      <w:bookmarkStart w:id="542" w:name="_Toc167314834"/>
      <w:bookmarkStart w:id="543" w:name="_Toc167315993"/>
      <w:bookmarkStart w:id="544" w:name="_Toc167316417"/>
      <w:bookmarkStart w:id="545" w:name="_Toc167377008"/>
      <w:r w:rsidRPr="007E18C1">
        <w:lastRenderedPageBreak/>
        <w:t>9.10</w:t>
      </w:r>
      <w:r w:rsidRPr="007E18C1">
        <w:tab/>
      </w:r>
      <w:bookmarkStart w:id="546" w:name="_Toc166841199"/>
      <w:r w:rsidR="00304FE1" w:rsidRPr="00897EE3">
        <w:t>Rendering</w:t>
      </w:r>
      <w:bookmarkEnd w:id="542"/>
      <w:bookmarkEnd w:id="543"/>
      <w:bookmarkEnd w:id="544"/>
      <w:bookmarkEnd w:id="545"/>
      <w:bookmarkEnd w:id="546"/>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berschrift2"/>
      </w:pPr>
      <w:bookmarkStart w:id="547" w:name="_Toc167314835"/>
      <w:bookmarkStart w:id="548" w:name="_Toc167315994"/>
      <w:bookmarkStart w:id="549" w:name="_Toc167316418"/>
      <w:bookmarkStart w:id="550" w:name="_Toc167377009"/>
      <w:r w:rsidRPr="007E18C1">
        <w:t>9.11</w:t>
      </w:r>
      <w:r w:rsidRPr="007E18C1">
        <w:tab/>
      </w:r>
      <w:bookmarkStart w:id="551" w:name="_Toc166841200"/>
      <w:r w:rsidR="00304FE1" w:rsidRPr="00897EE3">
        <w:rPr>
          <w:lang w:val="en-US"/>
        </w:rPr>
        <w:t xml:space="preserve">Split </w:t>
      </w:r>
      <w:r w:rsidR="00304FE1" w:rsidRPr="00897EE3">
        <w:t>Rendering</w:t>
      </w:r>
      <w:bookmarkEnd w:id="547"/>
      <w:bookmarkEnd w:id="548"/>
      <w:bookmarkEnd w:id="549"/>
      <w:bookmarkEnd w:id="550"/>
      <w:bookmarkEnd w:id="551"/>
    </w:p>
    <w:p w14:paraId="08A31253" w14:textId="2834C566" w:rsidR="0075383A" w:rsidRPr="007E18C1" w:rsidRDefault="001E1BBB" w:rsidP="001E1BBB">
      <w:pPr>
        <w:pStyle w:val="berschrift3"/>
      </w:pPr>
      <w:bookmarkStart w:id="552" w:name="_Toc167314836"/>
      <w:bookmarkStart w:id="553" w:name="_Toc167315995"/>
      <w:bookmarkStart w:id="554" w:name="_Toc167316419"/>
      <w:bookmarkStart w:id="555" w:name="_Toc167377010"/>
      <w:r w:rsidRPr="007E18C1">
        <w:t>9.11.1</w:t>
      </w:r>
      <w:r w:rsidRPr="007E18C1">
        <w:tab/>
      </w:r>
      <w:r w:rsidR="0075383A" w:rsidRPr="007E18C1">
        <w:t>General</w:t>
      </w:r>
      <w:bookmarkEnd w:id="552"/>
      <w:bookmarkEnd w:id="553"/>
      <w:bookmarkEnd w:id="554"/>
      <w:bookmarkEnd w:id="555"/>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berschrift3"/>
      </w:pPr>
      <w:bookmarkStart w:id="556" w:name="_Toc167314837"/>
      <w:bookmarkStart w:id="557" w:name="_Toc167315996"/>
      <w:bookmarkStart w:id="558" w:name="_Toc167316420"/>
      <w:bookmarkStart w:id="559" w:name="_Toc167377011"/>
      <w:r w:rsidRPr="007E18C1">
        <w:t>9.11.2</w:t>
      </w:r>
      <w:r w:rsidRPr="007E18C1">
        <w:tab/>
      </w:r>
      <w:r w:rsidR="0075383A" w:rsidRPr="007E18C1">
        <w:t>Overview</w:t>
      </w:r>
      <w:bookmarkEnd w:id="556"/>
      <w:bookmarkEnd w:id="557"/>
      <w:bookmarkEnd w:id="558"/>
      <w:bookmarkEnd w:id="559"/>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560" w:name="_Ref167111935"/>
      <w:bookmarkStart w:id="561" w:name="_Ref167111928"/>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560"/>
      <w:r w:rsidRPr="007E18C1">
        <w:t xml:space="preserve">: </w:t>
      </w:r>
      <w:r w:rsidR="001423C5" w:rsidRPr="007E18C1">
        <w:t>High-level overview of ISAR selection experiments</w:t>
      </w:r>
      <w:bookmarkEnd w:id="561"/>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555A62B2" w14:textId="1F0766E7" w:rsidR="0075383A" w:rsidRPr="00897EE3" w:rsidRDefault="0075383A" w:rsidP="00D22237"/>
    <w:p w14:paraId="38CCAB05" w14:textId="5B158F35" w:rsidR="00C92565" w:rsidRPr="007E18C1" w:rsidRDefault="001E1BBB" w:rsidP="00D22237">
      <w:pPr>
        <w:pStyle w:val="berschrift3"/>
        <w:rPr>
          <w:lang w:val="en-US"/>
        </w:rPr>
      </w:pPr>
      <w:bookmarkStart w:id="562" w:name="_Toc167314838"/>
      <w:bookmarkStart w:id="563" w:name="_Toc167315997"/>
      <w:bookmarkStart w:id="564" w:name="_Toc167316421"/>
      <w:bookmarkStart w:id="565" w:name="_Toc167377012"/>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562"/>
      <w:bookmarkEnd w:id="563"/>
      <w:bookmarkEnd w:id="564"/>
      <w:bookmarkEnd w:id="565"/>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berschrift3"/>
      </w:pPr>
      <w:bookmarkStart w:id="566" w:name="_Toc167314839"/>
      <w:bookmarkStart w:id="567" w:name="_Toc167315998"/>
      <w:bookmarkStart w:id="568" w:name="_Toc167316422"/>
      <w:bookmarkStart w:id="569" w:name="_Toc167377013"/>
      <w:r w:rsidRPr="007E18C1">
        <w:lastRenderedPageBreak/>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566"/>
      <w:bookmarkEnd w:id="567"/>
      <w:bookmarkEnd w:id="568"/>
      <w:bookmarkEnd w:id="569"/>
    </w:p>
    <w:p w14:paraId="31539FCC" w14:textId="16D71506" w:rsidR="00417B02" w:rsidRPr="007E18C1" w:rsidRDefault="001E1BBB" w:rsidP="00D22237">
      <w:pPr>
        <w:pStyle w:val="berschrift4"/>
      </w:pPr>
      <w:bookmarkStart w:id="570" w:name="_Toc167314840"/>
      <w:bookmarkStart w:id="571" w:name="_Toc167315999"/>
      <w:bookmarkStart w:id="572" w:name="_Toc167316423"/>
      <w:bookmarkStart w:id="573" w:name="_Toc167377014"/>
      <w:r w:rsidRPr="007E18C1">
        <w:t>9.11.4.1</w:t>
      </w:r>
      <w:r w:rsidRPr="007E18C1">
        <w:tab/>
      </w:r>
      <w:r w:rsidR="00417B02" w:rsidRPr="007E18C1">
        <w:t>Overview</w:t>
      </w:r>
      <w:bookmarkEnd w:id="570"/>
      <w:bookmarkEnd w:id="571"/>
      <w:bookmarkEnd w:id="572"/>
      <w:bookmarkEnd w:id="573"/>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berschrift4"/>
      </w:pPr>
      <w:bookmarkStart w:id="574" w:name="_Toc167314841"/>
      <w:bookmarkStart w:id="575" w:name="_Toc167316000"/>
      <w:bookmarkStart w:id="576" w:name="_Toc167316424"/>
      <w:bookmarkStart w:id="577" w:name="_Toc167377015"/>
      <w:r w:rsidRPr="007E18C1">
        <w:t>9.11.4.2</w:t>
      </w:r>
      <w:r w:rsidRPr="007E18C1">
        <w:tab/>
      </w:r>
      <w:r w:rsidR="00FA2622" w:rsidRPr="00D22237">
        <w:t>Test conditions</w:t>
      </w:r>
      <w:bookmarkEnd w:id="574"/>
      <w:bookmarkEnd w:id="575"/>
      <w:bookmarkEnd w:id="576"/>
      <w:bookmarkEnd w:id="577"/>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berschrift4"/>
        <w:rPr>
          <w:lang w:val="en-US"/>
        </w:rPr>
      </w:pPr>
      <w:bookmarkStart w:id="578" w:name="_Toc167314842"/>
      <w:bookmarkStart w:id="579" w:name="_Toc167316001"/>
      <w:bookmarkStart w:id="580" w:name="_Toc167316425"/>
      <w:bookmarkStart w:id="581" w:name="_Toc167377016"/>
      <w:r w:rsidRPr="007E18C1">
        <w:rPr>
          <w:lang w:val="en-US"/>
        </w:rPr>
        <w:t>9.11.4.3</w:t>
      </w:r>
      <w:r w:rsidR="00C04264">
        <w:rPr>
          <w:lang w:val="en-US"/>
        </w:rPr>
        <w:tab/>
      </w:r>
      <w:r w:rsidR="00D23A81" w:rsidRPr="007E18C1">
        <w:rPr>
          <w:lang w:val="en-US"/>
        </w:rPr>
        <w:t>Result plots</w:t>
      </w:r>
      <w:bookmarkEnd w:id="578"/>
      <w:bookmarkEnd w:id="579"/>
      <w:bookmarkEnd w:id="580"/>
      <w:bookmarkEnd w:id="581"/>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lastRenderedPageBreak/>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582"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582"/>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berschrift4"/>
        <w:rPr>
          <w:rFonts w:eastAsiaTheme="minorEastAsia"/>
          <w:lang w:val="en-US"/>
        </w:rPr>
      </w:pPr>
      <w:bookmarkStart w:id="583" w:name="_Toc167314843"/>
      <w:bookmarkStart w:id="584" w:name="_Toc167316002"/>
      <w:bookmarkStart w:id="585" w:name="_Toc167316426"/>
      <w:bookmarkStart w:id="586" w:name="_Toc167377017"/>
      <w:r w:rsidRPr="00D22237">
        <w:rPr>
          <w:rFonts w:eastAsiaTheme="minorEastAsia"/>
          <w:lang w:val="en-US"/>
        </w:rPr>
        <w:lastRenderedPageBreak/>
        <w:t>9.11.4.4</w:t>
      </w:r>
      <w:r w:rsidR="00C04264">
        <w:rPr>
          <w:rFonts w:eastAsiaTheme="minorEastAsia"/>
          <w:lang w:val="en-US"/>
        </w:rPr>
        <w:tab/>
      </w:r>
      <w:r w:rsidR="00D23A81" w:rsidRPr="007E18C1">
        <w:rPr>
          <w:lang w:val="en-US"/>
        </w:rPr>
        <w:t>Statistical analysis</w:t>
      </w:r>
      <w:bookmarkEnd w:id="583"/>
      <w:bookmarkEnd w:id="584"/>
      <w:bookmarkEnd w:id="585"/>
      <w:bookmarkEnd w:id="586"/>
    </w:p>
    <w:p w14:paraId="50C0B69D" w14:textId="71D4005E" w:rsidR="001F63F4" w:rsidRPr="007E18C1" w:rsidRDefault="001F63F4"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berschrift4"/>
        <w:rPr>
          <w:rFonts w:eastAsiaTheme="minorEastAsia"/>
          <w:lang w:val="en-US"/>
        </w:rPr>
      </w:pPr>
      <w:bookmarkStart w:id="587" w:name="_Toc167314844"/>
      <w:bookmarkStart w:id="588" w:name="_Toc167316003"/>
      <w:bookmarkStart w:id="589" w:name="_Toc167316427"/>
      <w:bookmarkStart w:id="590" w:name="_Toc167377018"/>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587"/>
      <w:bookmarkEnd w:id="588"/>
      <w:bookmarkEnd w:id="589"/>
      <w:bookmarkEnd w:id="590"/>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berschrift3"/>
      </w:pPr>
      <w:bookmarkStart w:id="591" w:name="_Toc167314845"/>
      <w:bookmarkStart w:id="592" w:name="_Toc167316004"/>
      <w:bookmarkStart w:id="593" w:name="_Toc167316428"/>
      <w:bookmarkStart w:id="594" w:name="_Toc167377019"/>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591"/>
      <w:bookmarkEnd w:id="592"/>
      <w:bookmarkEnd w:id="593"/>
      <w:bookmarkEnd w:id="594"/>
    </w:p>
    <w:p w14:paraId="50D4245D" w14:textId="4EA3D94E" w:rsidR="00417B02" w:rsidRPr="007E18C1" w:rsidRDefault="001E1BBB" w:rsidP="001E1BBB">
      <w:pPr>
        <w:pStyle w:val="berschrift4"/>
      </w:pPr>
      <w:bookmarkStart w:id="595" w:name="_Toc167314846"/>
      <w:bookmarkStart w:id="596" w:name="_Toc167316005"/>
      <w:bookmarkStart w:id="597" w:name="_Toc167316429"/>
      <w:bookmarkStart w:id="598" w:name="_Toc167377020"/>
      <w:r w:rsidRPr="007E18C1">
        <w:t>9.11.5.1</w:t>
      </w:r>
      <w:r w:rsidRPr="007E18C1">
        <w:tab/>
      </w:r>
      <w:r w:rsidR="00417B02" w:rsidRPr="007E18C1">
        <w:t>Overview</w:t>
      </w:r>
      <w:bookmarkEnd w:id="595"/>
      <w:bookmarkEnd w:id="596"/>
      <w:bookmarkEnd w:id="597"/>
      <w:bookmarkEnd w:id="598"/>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berschrift4"/>
      </w:pPr>
      <w:bookmarkStart w:id="599" w:name="_Toc167314847"/>
      <w:bookmarkStart w:id="600" w:name="_Toc167316006"/>
      <w:bookmarkStart w:id="601" w:name="_Toc167316430"/>
      <w:bookmarkStart w:id="602" w:name="_Toc167377021"/>
      <w:r w:rsidRPr="007E18C1">
        <w:t>9.11.5.2</w:t>
      </w:r>
      <w:r w:rsidRPr="007E18C1">
        <w:tab/>
      </w:r>
      <w:r w:rsidR="00417B02" w:rsidRPr="007E18C1">
        <w:t>Test conditions</w:t>
      </w:r>
      <w:bookmarkEnd w:id="599"/>
      <w:bookmarkEnd w:id="600"/>
      <w:bookmarkEnd w:id="601"/>
      <w:bookmarkEnd w:id="602"/>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berschrift4"/>
        <w:rPr>
          <w:lang w:val="en-US"/>
        </w:rPr>
      </w:pPr>
      <w:bookmarkStart w:id="603" w:name="_Toc167314848"/>
      <w:bookmarkStart w:id="604" w:name="_Toc167316007"/>
      <w:bookmarkStart w:id="605" w:name="_Toc167316431"/>
      <w:bookmarkStart w:id="606" w:name="_Toc167377022"/>
      <w:r w:rsidRPr="007E18C1">
        <w:rPr>
          <w:lang w:val="en-US"/>
        </w:rPr>
        <w:t>9.11.5.3</w:t>
      </w:r>
      <w:r w:rsidR="00C04264">
        <w:rPr>
          <w:lang w:val="en-US"/>
        </w:rPr>
        <w:tab/>
      </w:r>
      <w:r w:rsidR="00A000E0" w:rsidRPr="007E18C1">
        <w:rPr>
          <w:lang w:val="en-US"/>
        </w:rPr>
        <w:t>Result plots</w:t>
      </w:r>
      <w:bookmarkEnd w:id="603"/>
      <w:bookmarkEnd w:id="604"/>
      <w:bookmarkEnd w:id="605"/>
      <w:bookmarkEnd w:id="606"/>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lastRenderedPageBreak/>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berschrift4"/>
        <w:rPr>
          <w:rFonts w:eastAsiaTheme="minorEastAsia"/>
          <w:lang w:val="en-US"/>
        </w:rPr>
      </w:pPr>
      <w:bookmarkStart w:id="607" w:name="_Toc167314849"/>
      <w:bookmarkStart w:id="608" w:name="_Toc167316008"/>
      <w:bookmarkStart w:id="609" w:name="_Toc167316432"/>
      <w:bookmarkStart w:id="610" w:name="_Toc167377023"/>
      <w:r w:rsidRPr="00D22237">
        <w:rPr>
          <w:rFonts w:eastAsiaTheme="minorEastAsia"/>
          <w:lang w:val="en-US"/>
        </w:rPr>
        <w:lastRenderedPageBreak/>
        <w:t>9.11.5.4</w:t>
      </w:r>
      <w:r w:rsidRPr="00D22237">
        <w:rPr>
          <w:rFonts w:eastAsiaTheme="minorEastAsia"/>
          <w:lang w:val="en-US"/>
        </w:rPr>
        <w:tab/>
      </w:r>
      <w:r w:rsidR="00C542CF" w:rsidRPr="007E18C1">
        <w:rPr>
          <w:lang w:val="en-US"/>
        </w:rPr>
        <w:t>Statistical analysis</w:t>
      </w:r>
      <w:bookmarkEnd w:id="607"/>
      <w:bookmarkEnd w:id="608"/>
      <w:bookmarkEnd w:id="609"/>
      <w:bookmarkEnd w:id="610"/>
    </w:p>
    <w:p w14:paraId="509FBD39" w14:textId="3931AECD" w:rsidR="009A7FDD" w:rsidRPr="007E18C1" w:rsidRDefault="009A7FDD"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berschrift4"/>
        <w:rPr>
          <w:lang w:val="en-US"/>
        </w:rPr>
      </w:pPr>
      <w:bookmarkStart w:id="611" w:name="_Toc167314850"/>
      <w:bookmarkStart w:id="612" w:name="_Toc167316009"/>
      <w:bookmarkStart w:id="613" w:name="_Toc167316433"/>
      <w:bookmarkStart w:id="614" w:name="_Toc167377024"/>
      <w:r w:rsidRPr="007E18C1">
        <w:rPr>
          <w:lang w:val="en-US"/>
        </w:rPr>
        <w:t>9.11.5.5</w:t>
      </w:r>
      <w:r w:rsidRPr="007E18C1">
        <w:rPr>
          <w:lang w:val="en-US"/>
        </w:rPr>
        <w:tab/>
      </w:r>
      <w:r w:rsidR="00C542CF" w:rsidRPr="007E18C1">
        <w:rPr>
          <w:lang w:val="en-US"/>
        </w:rPr>
        <w:t>Experimental conclusions</w:t>
      </w:r>
      <w:bookmarkEnd w:id="611"/>
      <w:bookmarkEnd w:id="612"/>
      <w:bookmarkEnd w:id="613"/>
      <w:bookmarkEnd w:id="614"/>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berschrift3"/>
      </w:pPr>
      <w:bookmarkStart w:id="615" w:name="_Toc167314851"/>
      <w:bookmarkStart w:id="616" w:name="_Toc167316010"/>
      <w:bookmarkStart w:id="617" w:name="_Toc167316434"/>
      <w:bookmarkStart w:id="618" w:name="_Toc167377025"/>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615"/>
      <w:bookmarkEnd w:id="616"/>
      <w:bookmarkEnd w:id="617"/>
      <w:bookmarkEnd w:id="618"/>
    </w:p>
    <w:p w14:paraId="4C1B1EA4" w14:textId="1ECC5713" w:rsidR="001B3412" w:rsidRPr="007E18C1" w:rsidRDefault="001E1BBB" w:rsidP="001E1BBB">
      <w:pPr>
        <w:pStyle w:val="berschrift4"/>
      </w:pPr>
      <w:bookmarkStart w:id="619" w:name="_Toc167314852"/>
      <w:bookmarkStart w:id="620" w:name="_Toc167316011"/>
      <w:bookmarkStart w:id="621" w:name="_Toc167316435"/>
      <w:bookmarkStart w:id="622" w:name="_Toc167377026"/>
      <w:r w:rsidRPr="007E18C1">
        <w:t>9.11.6.1</w:t>
      </w:r>
      <w:r w:rsidRPr="007E18C1">
        <w:tab/>
      </w:r>
      <w:r w:rsidR="001B3412" w:rsidRPr="007E18C1">
        <w:t>Overview</w:t>
      </w:r>
      <w:bookmarkEnd w:id="619"/>
      <w:bookmarkEnd w:id="620"/>
      <w:bookmarkEnd w:id="621"/>
      <w:bookmarkEnd w:id="622"/>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berschrift4"/>
      </w:pPr>
      <w:bookmarkStart w:id="623" w:name="_Toc167314853"/>
      <w:bookmarkStart w:id="624" w:name="_Toc167316012"/>
      <w:bookmarkStart w:id="625" w:name="_Toc167316436"/>
      <w:bookmarkStart w:id="626" w:name="_Toc167377027"/>
      <w:r w:rsidRPr="007E18C1">
        <w:t>9.11.6.2</w:t>
      </w:r>
      <w:r w:rsidRPr="007E18C1">
        <w:tab/>
      </w:r>
      <w:r w:rsidR="001B3412" w:rsidRPr="007E18C1">
        <w:t>Test conditions</w:t>
      </w:r>
      <w:bookmarkEnd w:id="623"/>
      <w:bookmarkEnd w:id="624"/>
      <w:bookmarkEnd w:id="625"/>
      <w:bookmarkEnd w:id="626"/>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berschrift4"/>
        <w:rPr>
          <w:lang w:val="en-US"/>
        </w:rPr>
      </w:pPr>
      <w:bookmarkStart w:id="627" w:name="_Toc167314854"/>
      <w:bookmarkStart w:id="628" w:name="_Toc167316013"/>
      <w:bookmarkStart w:id="629" w:name="_Toc167316437"/>
      <w:bookmarkStart w:id="630" w:name="_Toc167377028"/>
      <w:r w:rsidRPr="007E18C1">
        <w:rPr>
          <w:lang w:val="en-US"/>
        </w:rPr>
        <w:t>9.11.6.3</w:t>
      </w:r>
      <w:r w:rsidR="00C04264">
        <w:rPr>
          <w:lang w:val="en-US"/>
        </w:rPr>
        <w:tab/>
      </w:r>
      <w:r w:rsidR="001B3412" w:rsidRPr="007E18C1">
        <w:rPr>
          <w:lang w:val="en-US"/>
        </w:rPr>
        <w:t>Result plots</w:t>
      </w:r>
      <w:bookmarkEnd w:id="627"/>
      <w:bookmarkEnd w:id="628"/>
      <w:bookmarkEnd w:id="629"/>
      <w:bookmarkEnd w:id="630"/>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lastRenderedPageBreak/>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berschrift4"/>
        <w:rPr>
          <w:rFonts w:eastAsiaTheme="minorEastAsia"/>
          <w:lang w:val="en-US"/>
        </w:rPr>
      </w:pPr>
      <w:bookmarkStart w:id="631" w:name="_Toc167314855"/>
      <w:bookmarkStart w:id="632" w:name="_Toc167316014"/>
      <w:bookmarkStart w:id="633" w:name="_Toc167316438"/>
      <w:bookmarkStart w:id="634" w:name="_Toc167377029"/>
      <w:r w:rsidRPr="00D22237">
        <w:rPr>
          <w:rFonts w:eastAsiaTheme="minorEastAsia"/>
          <w:lang w:val="en-US"/>
        </w:rPr>
        <w:lastRenderedPageBreak/>
        <w:t>9.11.6.4</w:t>
      </w:r>
      <w:r w:rsidRPr="00D22237">
        <w:rPr>
          <w:rFonts w:eastAsiaTheme="minorEastAsia"/>
          <w:lang w:val="en-US"/>
        </w:rPr>
        <w:tab/>
      </w:r>
      <w:r w:rsidR="00082F63" w:rsidRPr="007E18C1">
        <w:rPr>
          <w:lang w:val="en-US"/>
        </w:rPr>
        <w:t>Statistical analysis</w:t>
      </w:r>
      <w:bookmarkEnd w:id="631"/>
      <w:bookmarkEnd w:id="632"/>
      <w:bookmarkEnd w:id="633"/>
      <w:bookmarkEnd w:id="634"/>
    </w:p>
    <w:p w14:paraId="71724D22" w14:textId="0D9FD62F" w:rsidR="001D1049" w:rsidRPr="007E18C1" w:rsidRDefault="001D1049"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77777777" w:rsidR="00082F63" w:rsidRPr="007E18C1" w:rsidRDefault="00082F63" w:rsidP="00E81A56">
            <w:pPr>
              <w:pStyle w:val="TAH"/>
            </w:pPr>
            <w:r w:rsidRPr="007E18C1">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berschrift4"/>
        <w:rPr>
          <w:rFonts w:eastAsiaTheme="minorEastAsia"/>
          <w:lang w:val="en-US"/>
        </w:rPr>
      </w:pPr>
      <w:bookmarkStart w:id="635" w:name="_Toc167314856"/>
      <w:bookmarkStart w:id="636" w:name="_Toc167316015"/>
      <w:bookmarkStart w:id="637" w:name="_Toc167316439"/>
      <w:bookmarkStart w:id="638" w:name="_Toc167377030"/>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635"/>
      <w:bookmarkEnd w:id="636"/>
      <w:bookmarkEnd w:id="637"/>
      <w:bookmarkEnd w:id="638"/>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berschrift3"/>
      </w:pPr>
      <w:bookmarkStart w:id="639" w:name="_Toc167314857"/>
      <w:bookmarkStart w:id="640" w:name="_Toc167316016"/>
      <w:bookmarkStart w:id="641" w:name="_Toc167316440"/>
      <w:bookmarkStart w:id="642" w:name="_Toc167377031"/>
      <w:r w:rsidRPr="007E18C1">
        <w:t>9.11.7</w:t>
      </w:r>
      <w:r w:rsidRPr="007E18C1">
        <w:tab/>
      </w:r>
      <w:r w:rsidR="008B1B5E" w:rsidRPr="007E18C1">
        <w:t>ISAR Selection Experiment ISAR_BS1534-4 (MASA 2TC, Generic Audio, 768 kbps Split Rendering Link, Headphone Presentation)</w:t>
      </w:r>
      <w:bookmarkEnd w:id="639"/>
      <w:bookmarkEnd w:id="640"/>
      <w:bookmarkEnd w:id="641"/>
      <w:bookmarkEnd w:id="642"/>
    </w:p>
    <w:p w14:paraId="0D0BC50A" w14:textId="292C7A79" w:rsidR="008B1B5E" w:rsidRPr="007E18C1" w:rsidRDefault="001E1BBB" w:rsidP="001E1BBB">
      <w:pPr>
        <w:pStyle w:val="berschrift4"/>
      </w:pPr>
      <w:bookmarkStart w:id="643" w:name="_Toc167314858"/>
      <w:bookmarkStart w:id="644" w:name="_Toc167316017"/>
      <w:bookmarkStart w:id="645" w:name="_Toc167316441"/>
      <w:bookmarkStart w:id="646" w:name="_Toc167377032"/>
      <w:r w:rsidRPr="007E18C1">
        <w:t>9.11.7.1</w:t>
      </w:r>
      <w:r w:rsidRPr="007E18C1">
        <w:tab/>
      </w:r>
      <w:r w:rsidR="008B1B5E" w:rsidRPr="007E18C1">
        <w:t>Overview</w:t>
      </w:r>
      <w:bookmarkEnd w:id="643"/>
      <w:bookmarkEnd w:id="644"/>
      <w:bookmarkEnd w:id="645"/>
      <w:bookmarkEnd w:id="646"/>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berschrift4"/>
      </w:pPr>
      <w:bookmarkStart w:id="647" w:name="_Toc167314859"/>
      <w:bookmarkStart w:id="648" w:name="_Toc167316018"/>
      <w:bookmarkStart w:id="649" w:name="_Toc167316442"/>
      <w:bookmarkStart w:id="650" w:name="_Toc167377033"/>
      <w:r w:rsidRPr="007E18C1">
        <w:t>9.11.7.2</w:t>
      </w:r>
      <w:r w:rsidRPr="007E18C1">
        <w:tab/>
      </w:r>
      <w:r w:rsidR="008B1B5E" w:rsidRPr="007E18C1">
        <w:t>Test conditions</w:t>
      </w:r>
      <w:bookmarkEnd w:id="647"/>
      <w:bookmarkEnd w:id="648"/>
      <w:bookmarkEnd w:id="649"/>
      <w:bookmarkEnd w:id="650"/>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berschrift4"/>
        <w:rPr>
          <w:lang w:val="en-US"/>
        </w:rPr>
      </w:pPr>
      <w:bookmarkStart w:id="651" w:name="_Toc167314860"/>
      <w:bookmarkStart w:id="652" w:name="_Toc167316019"/>
      <w:bookmarkStart w:id="653" w:name="_Toc167316443"/>
      <w:bookmarkStart w:id="654" w:name="_Toc167377034"/>
      <w:r w:rsidRPr="007E18C1">
        <w:rPr>
          <w:lang w:val="en-US"/>
        </w:rPr>
        <w:t>9.11.7.3</w:t>
      </w:r>
      <w:r w:rsidR="00C04264">
        <w:rPr>
          <w:lang w:val="en-US"/>
        </w:rPr>
        <w:tab/>
      </w:r>
      <w:r w:rsidR="008B1B5E" w:rsidRPr="007E18C1">
        <w:rPr>
          <w:lang w:val="en-US"/>
        </w:rPr>
        <w:t>Result plots</w:t>
      </w:r>
      <w:bookmarkEnd w:id="651"/>
      <w:bookmarkEnd w:id="652"/>
      <w:bookmarkEnd w:id="653"/>
      <w:bookmarkEnd w:id="654"/>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lastRenderedPageBreak/>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r w:rsidRPr="002301D2">
        <w:t xml:space="preserve">Figure </w:t>
      </w:r>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berschrift4"/>
        <w:rPr>
          <w:rFonts w:eastAsiaTheme="minorEastAsia"/>
          <w:lang w:val="en-US"/>
        </w:rPr>
      </w:pPr>
      <w:bookmarkStart w:id="655" w:name="_Toc167314861"/>
      <w:bookmarkStart w:id="656" w:name="_Toc167316020"/>
      <w:bookmarkStart w:id="657" w:name="_Toc167316444"/>
      <w:bookmarkStart w:id="658" w:name="_Toc167377035"/>
      <w:r w:rsidRPr="00D22237">
        <w:rPr>
          <w:rFonts w:eastAsiaTheme="minorEastAsia"/>
          <w:lang w:val="en-US"/>
        </w:rPr>
        <w:lastRenderedPageBreak/>
        <w:t>9.11.7.4</w:t>
      </w:r>
      <w:r w:rsidRPr="00D22237">
        <w:rPr>
          <w:rFonts w:eastAsiaTheme="minorEastAsia"/>
          <w:lang w:val="en-US"/>
        </w:rPr>
        <w:tab/>
      </w:r>
      <w:r w:rsidR="003F7E00" w:rsidRPr="00D22237">
        <w:rPr>
          <w:rStyle w:val="berschrift4Zchn"/>
        </w:rPr>
        <w:t>Statistical analysis</w:t>
      </w:r>
      <w:bookmarkEnd w:id="655"/>
      <w:bookmarkEnd w:id="656"/>
      <w:bookmarkEnd w:id="657"/>
      <w:bookmarkEnd w:id="658"/>
    </w:p>
    <w:p w14:paraId="5BBF9493" w14:textId="31E3703F" w:rsidR="00261D75" w:rsidRPr="007E18C1" w:rsidRDefault="00261D75" w:rsidP="00D22237">
      <w:pPr>
        <w:pStyle w:val="TH"/>
      </w:pPr>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77777777" w:rsidR="003F7E00" w:rsidRPr="007E18C1" w:rsidRDefault="003F7E00" w:rsidP="00D22237">
            <w:pPr>
              <w:pStyle w:val="TAH"/>
            </w:pPr>
            <w:r w:rsidRPr="007E18C1">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berschrift4"/>
        <w:rPr>
          <w:lang w:val="en-US"/>
        </w:rPr>
      </w:pPr>
      <w:bookmarkStart w:id="659" w:name="_Toc167314862"/>
      <w:bookmarkStart w:id="660" w:name="_Toc167316021"/>
      <w:bookmarkStart w:id="661" w:name="_Toc167316445"/>
      <w:bookmarkStart w:id="662" w:name="_Toc167377036"/>
      <w:r w:rsidRPr="007E18C1">
        <w:rPr>
          <w:lang w:val="en-US"/>
        </w:rPr>
        <w:t>9.11.7.5</w:t>
      </w:r>
      <w:r w:rsidRPr="007E18C1">
        <w:rPr>
          <w:lang w:val="en-US"/>
        </w:rPr>
        <w:tab/>
      </w:r>
      <w:r w:rsidR="003F7E00" w:rsidRPr="007E18C1">
        <w:rPr>
          <w:lang w:val="en-US"/>
        </w:rPr>
        <w:t>Experimental conclusions</w:t>
      </w:r>
      <w:bookmarkEnd w:id="659"/>
      <w:bookmarkEnd w:id="660"/>
      <w:bookmarkEnd w:id="661"/>
      <w:bookmarkEnd w:id="662"/>
    </w:p>
    <w:p w14:paraId="5D53AF47" w14:textId="27FE127E" w:rsidR="00304FE1" w:rsidRPr="00D22237"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07ACFFA" w14:textId="4D94BFB4" w:rsidR="00FA5F5E" w:rsidRPr="00897EE3" w:rsidRDefault="001E1BBB" w:rsidP="001E1BBB">
      <w:pPr>
        <w:pStyle w:val="berschrift1"/>
      </w:pPr>
      <w:bookmarkStart w:id="663" w:name="_Toc10451407"/>
      <w:bookmarkStart w:id="664" w:name="_Toc162888753"/>
      <w:bookmarkStart w:id="665" w:name="_Toc167314863"/>
      <w:bookmarkStart w:id="666" w:name="_Toc167316022"/>
      <w:bookmarkStart w:id="667" w:name="_Toc167316446"/>
      <w:bookmarkStart w:id="668" w:name="_Toc167377037"/>
      <w:r w:rsidRPr="00897EE3">
        <w:t>10</w:t>
      </w:r>
      <w:r w:rsidRPr="00897EE3">
        <w:tab/>
      </w:r>
      <w:bookmarkStart w:id="669" w:name="_Toc166841201"/>
      <w:r w:rsidR="00FA5F5E" w:rsidRPr="00897EE3">
        <w:t>Objective Evaluations</w:t>
      </w:r>
      <w:bookmarkEnd w:id="663"/>
      <w:bookmarkEnd w:id="664"/>
      <w:bookmarkEnd w:id="665"/>
      <w:bookmarkEnd w:id="666"/>
      <w:bookmarkEnd w:id="667"/>
      <w:bookmarkEnd w:id="668"/>
      <w:bookmarkEnd w:id="669"/>
      <w:r w:rsidR="00FA5F5E" w:rsidRPr="00897EE3">
        <w:t xml:space="preserve"> </w:t>
      </w:r>
    </w:p>
    <w:p w14:paraId="22895C8D" w14:textId="6999D1D0" w:rsidR="00FA5F5E" w:rsidRPr="00897EE3" w:rsidRDefault="001E1BBB" w:rsidP="001E1BBB">
      <w:pPr>
        <w:pStyle w:val="berschrift2"/>
      </w:pPr>
      <w:bookmarkStart w:id="670" w:name="_Toc10451417"/>
      <w:bookmarkStart w:id="671" w:name="_Toc162888756"/>
      <w:bookmarkStart w:id="672" w:name="_Toc167314864"/>
      <w:bookmarkStart w:id="673" w:name="_Toc167316023"/>
      <w:bookmarkStart w:id="674" w:name="_Toc167316447"/>
      <w:bookmarkStart w:id="675" w:name="_Toc167377038"/>
      <w:r w:rsidRPr="00897EE3">
        <w:t>10.1</w:t>
      </w:r>
      <w:r w:rsidRPr="00897EE3">
        <w:tab/>
      </w:r>
      <w:bookmarkStart w:id="676" w:name="_Toc166841202"/>
      <w:r w:rsidR="00FA5F5E" w:rsidRPr="00897EE3">
        <w:t>Complexity and Delay Analysis</w:t>
      </w:r>
      <w:bookmarkEnd w:id="670"/>
      <w:bookmarkEnd w:id="671"/>
      <w:bookmarkEnd w:id="672"/>
      <w:bookmarkEnd w:id="673"/>
      <w:bookmarkEnd w:id="674"/>
      <w:bookmarkEnd w:id="675"/>
      <w:bookmarkEnd w:id="676"/>
    </w:p>
    <w:p w14:paraId="481BF99D" w14:textId="785B89E4" w:rsidR="006D1A06" w:rsidRPr="00897EE3" w:rsidRDefault="001E1BBB" w:rsidP="001E1BBB">
      <w:pPr>
        <w:pStyle w:val="berschrift3"/>
      </w:pPr>
      <w:bookmarkStart w:id="677" w:name="_Toc167314865"/>
      <w:bookmarkStart w:id="678" w:name="_Toc167316024"/>
      <w:bookmarkStart w:id="679" w:name="_Toc167316448"/>
      <w:bookmarkStart w:id="680" w:name="_Toc167377039"/>
      <w:r w:rsidRPr="00897EE3">
        <w:t>10.1.1</w:t>
      </w:r>
      <w:r w:rsidRPr="00897EE3">
        <w:tab/>
      </w:r>
      <w:bookmarkStart w:id="681" w:name="_Toc166841203"/>
      <w:r w:rsidR="00A10801" w:rsidRPr="00897EE3">
        <w:t>Complexity</w:t>
      </w:r>
      <w:bookmarkEnd w:id="677"/>
      <w:bookmarkEnd w:id="678"/>
      <w:bookmarkEnd w:id="679"/>
      <w:bookmarkEnd w:id="680"/>
      <w:bookmarkEnd w:id="681"/>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berschrift3"/>
      </w:pPr>
      <w:bookmarkStart w:id="682" w:name="_Toc167314866"/>
      <w:bookmarkStart w:id="683" w:name="_Toc167316025"/>
      <w:bookmarkStart w:id="684" w:name="_Toc167316449"/>
      <w:bookmarkStart w:id="685" w:name="_Toc167377040"/>
      <w:r w:rsidRPr="00897EE3">
        <w:t>10.1.2</w:t>
      </w:r>
      <w:r w:rsidRPr="00897EE3">
        <w:tab/>
      </w:r>
      <w:bookmarkStart w:id="686" w:name="_Toc166841204"/>
      <w:r w:rsidR="00CB61DA" w:rsidRPr="00897EE3">
        <w:t>Algorithmic Delay</w:t>
      </w:r>
      <w:bookmarkEnd w:id="682"/>
      <w:bookmarkEnd w:id="683"/>
      <w:bookmarkEnd w:id="684"/>
      <w:bookmarkEnd w:id="685"/>
      <w:bookmarkEnd w:id="686"/>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687" w:name="_Ref166173689"/>
      <w:r w:rsidRPr="00897EE3">
        <w:lastRenderedPageBreak/>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687"/>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688"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bookmarkEnd w:id="688"/>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689" w:name="_Toc129708886"/>
      <w:r w:rsidRPr="00897EE3">
        <w:br w:type="page"/>
      </w:r>
    </w:p>
    <w:p w14:paraId="37796A3E" w14:textId="20E0DDDA" w:rsidR="00080512" w:rsidRPr="00897EE3" w:rsidRDefault="001E1BBB" w:rsidP="001E1BBB">
      <w:pPr>
        <w:pStyle w:val="berschrift8"/>
      </w:pPr>
      <w:bookmarkStart w:id="690" w:name="_Toc167314867"/>
      <w:bookmarkStart w:id="691" w:name="_Toc167316026"/>
      <w:bookmarkStart w:id="692" w:name="_Toc167316450"/>
      <w:bookmarkStart w:id="693" w:name="_Toc167377041"/>
      <w:r w:rsidRPr="00897EE3">
        <w:lastRenderedPageBreak/>
        <w:t>Annex A</w:t>
      </w:r>
      <w:bookmarkStart w:id="694" w:name="_Toc166841205"/>
      <w:r w:rsidR="00080512" w:rsidRPr="00897EE3">
        <w:t>:</w:t>
      </w:r>
      <w:r w:rsidR="00080512" w:rsidRPr="00897EE3">
        <w:br/>
      </w:r>
      <w:bookmarkEnd w:id="689"/>
      <w:r w:rsidR="00FA5F5E" w:rsidRPr="00897EE3">
        <w:t>ToR Tests in Selection Phase</w:t>
      </w:r>
      <w:bookmarkEnd w:id="690"/>
      <w:bookmarkEnd w:id="691"/>
      <w:bookmarkEnd w:id="692"/>
      <w:bookmarkEnd w:id="693"/>
      <w:bookmarkEnd w:id="694"/>
    </w:p>
    <w:p w14:paraId="54D25B74" w14:textId="44298F7E" w:rsidR="00470D48" w:rsidRPr="00835488" w:rsidRDefault="001E1BBB" w:rsidP="00835488">
      <w:pPr>
        <w:pStyle w:val="berschrift1"/>
      </w:pPr>
      <w:bookmarkStart w:id="695" w:name="_Toc10451432"/>
      <w:bookmarkStart w:id="696" w:name="_Toc167314868"/>
      <w:bookmarkStart w:id="697" w:name="_Toc167316027"/>
      <w:bookmarkStart w:id="698" w:name="_Toc167316451"/>
      <w:bookmarkStart w:id="699" w:name="_Toc167377042"/>
      <w:r w:rsidRPr="00835488">
        <w:t>A.1</w:t>
      </w:r>
      <w:r w:rsidRPr="00835488">
        <w:tab/>
      </w:r>
      <w:bookmarkStart w:id="700" w:name="_Toc166841206"/>
      <w:r w:rsidR="00470D48" w:rsidRPr="00835488">
        <w:t>ToR Tests for Requirements</w:t>
      </w:r>
      <w:bookmarkEnd w:id="695"/>
      <w:bookmarkEnd w:id="696"/>
      <w:bookmarkEnd w:id="697"/>
      <w:bookmarkEnd w:id="698"/>
      <w:bookmarkEnd w:id="699"/>
      <w:bookmarkEnd w:id="700"/>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701" w:name="_Ref166751886"/>
      <w:bookmarkStart w:id="702" w:name="_Ref166180607"/>
      <w:r w:rsidRPr="00897EE3">
        <w:t>Table</w:t>
      </w:r>
      <w:r w:rsidR="00172723" w:rsidRPr="007E18C1">
        <w:t xml:space="preserve"> </w:t>
      </w:r>
      <w:r w:rsidR="001B789A" w:rsidRPr="00897EE3">
        <w:t>A.1</w:t>
      </w:r>
      <w:r w:rsidR="00261D75" w:rsidRPr="007E18C1">
        <w:noBreakHyphen/>
      </w:r>
      <w:bookmarkEnd w:id="701"/>
      <w:r w:rsidR="001B789A" w:rsidRPr="00897EE3">
        <w:t>1</w:t>
      </w:r>
      <w:r w:rsidR="00172723" w:rsidRPr="007E18C1">
        <w:t>:</w:t>
      </w:r>
      <w:bookmarkEnd w:id="702"/>
      <w:r w:rsidRPr="00897EE3">
        <w:rPr>
          <w:lang w:val="en-US"/>
        </w:rPr>
        <w:t xml:space="preserve"> Summary ToR Test Results for Requirements</w:t>
      </w:r>
    </w:p>
    <w:tbl>
      <w:tblPr>
        <w:tblStyle w:val="Tabellenraster"/>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703"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703"/>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704" w:name="_Ref166751981"/>
      <w:bookmarkStart w:id="705" w:name="_Ref166181891"/>
      <w:r w:rsidRPr="00897EE3">
        <w:t xml:space="preserve">Table </w:t>
      </w:r>
      <w:r w:rsidR="001B789A" w:rsidRPr="00897EE3">
        <w:t>A.1</w:t>
      </w:r>
      <w:r w:rsidR="00261D75" w:rsidRPr="007E18C1">
        <w:noBreakHyphen/>
      </w:r>
      <w:bookmarkEnd w:id="704"/>
      <w:r w:rsidR="001B789A" w:rsidRPr="00897EE3">
        <w:t>2</w:t>
      </w:r>
      <w:bookmarkEnd w:id="705"/>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lastRenderedPageBreak/>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706"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706"/>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r w:rsidRPr="00897EE3">
        <w:t xml:space="preserve">Table </w:t>
      </w:r>
      <w:r w:rsidR="00630F70" w:rsidRPr="00897EE3">
        <w:t>A.1</w:t>
      </w:r>
      <w:r w:rsidR="00261D75" w:rsidRPr="007E18C1">
        <w:noBreakHyphen/>
      </w:r>
      <w:r w:rsidR="000623F4" w:rsidRPr="00897EE3">
        <w:t>3</w:t>
      </w:r>
      <w:r w:rsidRPr="00897EE3">
        <w:t>: Overview of all failed tests in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berschrift8"/>
      </w:pPr>
      <w:bookmarkStart w:id="707" w:name="_Toc167314869"/>
      <w:bookmarkStart w:id="708" w:name="_Toc167316028"/>
      <w:bookmarkStart w:id="709" w:name="_Toc167316452"/>
      <w:bookmarkStart w:id="710" w:name="_Toc167377043"/>
      <w:r w:rsidRPr="00897EE3">
        <w:lastRenderedPageBreak/>
        <w:t>Annex B</w:t>
      </w:r>
      <w:r w:rsidR="001B789A" w:rsidRPr="00897EE3">
        <w:t>:</w:t>
      </w:r>
      <w:bookmarkStart w:id="711" w:name="_Toc129708887"/>
      <w:r w:rsidR="001B789A" w:rsidRPr="00897EE3">
        <w:tab/>
      </w:r>
      <w:r w:rsidR="00630F70" w:rsidRPr="00897EE3">
        <w:br/>
      </w:r>
      <w:bookmarkStart w:id="712" w:name="_Toc166841207"/>
      <w:bookmarkEnd w:id="711"/>
      <w:r w:rsidR="00FA5F5E" w:rsidRPr="00897EE3">
        <w:t>Overall Characterization of the IVAS Codec</w:t>
      </w:r>
      <w:bookmarkEnd w:id="707"/>
      <w:bookmarkEnd w:id="708"/>
      <w:bookmarkEnd w:id="709"/>
      <w:bookmarkEnd w:id="710"/>
      <w:bookmarkEnd w:id="712"/>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lastRenderedPageBreak/>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berschrift8"/>
        <w:rPr>
          <w:lang w:val="en-US"/>
        </w:rPr>
      </w:pPr>
      <w:bookmarkStart w:id="713" w:name="_Toc167314870"/>
      <w:bookmarkStart w:id="714" w:name="_Toc167316029"/>
      <w:bookmarkStart w:id="715" w:name="_Toc167316453"/>
      <w:bookmarkStart w:id="716" w:name="_Toc167377044"/>
      <w:r w:rsidRPr="00294926">
        <w:rPr>
          <w:lang w:val="en-US"/>
        </w:rPr>
        <w:lastRenderedPageBreak/>
        <w:t xml:space="preserve">Annex C </w:t>
      </w:r>
      <w:bookmarkStart w:id="717" w:name="_Toc167234763"/>
      <w:r w:rsidRPr="00294926">
        <w:rPr>
          <w:lang w:val="en-US"/>
        </w:rPr>
        <w:t>:</w:t>
      </w:r>
      <w:r w:rsidRPr="00294926">
        <w:rPr>
          <w:lang w:val="en-US"/>
        </w:rPr>
        <w:br/>
        <w:t>IVAS Selection Phase Testplan</w:t>
      </w:r>
      <w:bookmarkEnd w:id="713"/>
      <w:bookmarkEnd w:id="714"/>
      <w:bookmarkEnd w:id="715"/>
      <w:bookmarkEnd w:id="716"/>
      <w:bookmarkEnd w:id="717"/>
    </w:p>
    <w:p w14:paraId="6A39A223" w14:textId="77777777" w:rsidR="003B5C40" w:rsidRPr="00897EE3" w:rsidRDefault="003B5C40" w:rsidP="00363DF3">
      <w:pPr>
        <w:pStyle w:val="berschrift1"/>
      </w:pPr>
      <w:bookmarkStart w:id="718" w:name="_Toc167234764"/>
      <w:bookmarkStart w:id="719" w:name="_Toc167314871"/>
      <w:bookmarkStart w:id="720" w:name="_Toc167316030"/>
      <w:bookmarkStart w:id="721" w:name="_Toc167316454"/>
      <w:bookmarkStart w:id="722" w:name="_Toc167377045"/>
      <w:r w:rsidRPr="00897EE3">
        <w:t>C.1</w:t>
      </w:r>
      <w:r w:rsidRPr="00897EE3">
        <w:tab/>
        <w:t>Experiment P800-1</w:t>
      </w:r>
      <w:r w:rsidRPr="00897EE3">
        <w:rPr>
          <w:rFonts w:hint="eastAsia"/>
        </w:rPr>
        <w:t xml:space="preserve">: </w:t>
      </w:r>
      <w:r w:rsidRPr="00897EE3">
        <w:t>Stereo/Binaural Clean Speech Test</w:t>
      </w:r>
      <w:bookmarkEnd w:id="718"/>
      <w:bookmarkEnd w:id="719"/>
      <w:bookmarkEnd w:id="720"/>
      <w:bookmarkEnd w:id="721"/>
      <w:bookmarkEnd w:id="722"/>
    </w:p>
    <w:p w14:paraId="400E062F" w14:textId="77777777" w:rsidR="003B5C40" w:rsidRPr="00897EE3" w:rsidRDefault="003B5C40" w:rsidP="00363DF3">
      <w:pPr>
        <w:pStyle w:val="berschrift2"/>
      </w:pPr>
      <w:bookmarkStart w:id="723" w:name="_Toc167234765"/>
      <w:bookmarkStart w:id="724" w:name="_Toc167314872"/>
      <w:bookmarkStart w:id="725" w:name="_Toc167316031"/>
      <w:bookmarkStart w:id="726" w:name="_Toc167316455"/>
      <w:bookmarkStart w:id="727" w:name="MCCQCTEMPBM_00000029"/>
      <w:bookmarkStart w:id="728" w:name="_Toc167377046"/>
      <w:r w:rsidRPr="00897EE3">
        <w:t>C.1.1</w:t>
      </w:r>
      <w:r w:rsidRPr="00897EE3">
        <w:tab/>
        <w:t>Experiment setup</w:t>
      </w:r>
      <w:bookmarkEnd w:id="723"/>
      <w:bookmarkEnd w:id="724"/>
      <w:bookmarkEnd w:id="725"/>
      <w:bookmarkEnd w:id="726"/>
      <w:bookmarkEnd w:id="728"/>
    </w:p>
    <w:bookmarkEnd w:id="727"/>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r w:rsidRPr="00897EE3">
        <w:t>Table 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729"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729"/>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730"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730"/>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lastRenderedPageBreak/>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pPr>
      <w:bookmarkStart w:id="731" w:name="_Toc167234766"/>
      <w:bookmarkStart w:id="732" w:name="_Toc167314873"/>
      <w:bookmarkStart w:id="733" w:name="_Toc167316032"/>
      <w:bookmarkStart w:id="734" w:name="_Toc167316456"/>
      <w:bookmarkStart w:id="735" w:name="MCCQCTEMPBM_00000030"/>
      <w:bookmarkStart w:id="736" w:name="_Toc167377047"/>
      <w:r w:rsidRPr="00897EE3">
        <w:lastRenderedPageBreak/>
        <w:t>C.1.2</w:t>
      </w:r>
      <w:r w:rsidRPr="00897EE3">
        <w:tab/>
        <w:t>Content type categories and scene definitions</w:t>
      </w:r>
      <w:bookmarkEnd w:id="731"/>
      <w:bookmarkEnd w:id="732"/>
      <w:bookmarkEnd w:id="733"/>
      <w:bookmarkEnd w:id="734"/>
      <w:bookmarkEnd w:id="736"/>
      <w:r w:rsidRPr="00897EE3">
        <w:t xml:space="preserve"> </w:t>
      </w:r>
    </w:p>
    <w:bookmarkEnd w:id="735"/>
    <w:p w14:paraId="0E1CD9BD" w14:textId="77777777" w:rsidR="003B5C40" w:rsidRPr="00897EE3" w:rsidRDefault="003B5C40" w:rsidP="003B5C40">
      <w:pPr>
        <w:pStyle w:val="TH"/>
      </w:pPr>
      <w:r w:rsidRPr="00897EE3">
        <w:t>Table C.1-4: Content type categories and scene definitions</w:t>
      </w:r>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lastRenderedPageBreak/>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berschrift1"/>
      </w:pPr>
      <w:bookmarkStart w:id="737" w:name="_Toc167234767"/>
      <w:bookmarkStart w:id="738" w:name="_Toc167314874"/>
      <w:bookmarkStart w:id="739" w:name="_Toc167316033"/>
      <w:bookmarkStart w:id="740" w:name="_Toc167316457"/>
      <w:bookmarkStart w:id="741" w:name="_Toc167377048"/>
      <w:r w:rsidRPr="00897EE3">
        <w:lastRenderedPageBreak/>
        <w:t>C.2</w:t>
      </w:r>
      <w:r w:rsidRPr="00897EE3">
        <w:tab/>
        <w:t>Experiment P800-2: Stereo Speech and Background Test</w:t>
      </w:r>
      <w:bookmarkEnd w:id="737"/>
      <w:bookmarkEnd w:id="738"/>
      <w:bookmarkEnd w:id="739"/>
      <w:bookmarkEnd w:id="740"/>
      <w:bookmarkEnd w:id="741"/>
    </w:p>
    <w:p w14:paraId="06339249" w14:textId="77777777" w:rsidR="003B5C40" w:rsidRPr="00897EE3" w:rsidRDefault="003B5C40" w:rsidP="00363DF3">
      <w:pPr>
        <w:pStyle w:val="berschrift2"/>
      </w:pPr>
      <w:bookmarkStart w:id="742" w:name="_Toc167234768"/>
      <w:bookmarkStart w:id="743" w:name="_Toc167314875"/>
      <w:bookmarkStart w:id="744" w:name="_Toc167316034"/>
      <w:bookmarkStart w:id="745" w:name="_Toc167316458"/>
      <w:bookmarkStart w:id="746" w:name="MCCQCTEMPBM_00000031"/>
      <w:bookmarkStart w:id="747" w:name="_Toc167377049"/>
      <w:r w:rsidRPr="00897EE3">
        <w:t>C.2.1</w:t>
      </w:r>
      <w:r w:rsidRPr="00897EE3">
        <w:tab/>
        <w:t>Experiment setup</w:t>
      </w:r>
      <w:bookmarkEnd w:id="742"/>
      <w:bookmarkEnd w:id="743"/>
      <w:bookmarkEnd w:id="744"/>
      <w:bookmarkEnd w:id="745"/>
      <w:bookmarkEnd w:id="747"/>
    </w:p>
    <w:bookmarkEnd w:id="746"/>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748"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748"/>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749"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749"/>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pPr>
      <w:bookmarkStart w:id="750" w:name="_Toc167234769"/>
      <w:bookmarkStart w:id="751" w:name="_Toc167314876"/>
      <w:bookmarkStart w:id="752" w:name="_Toc167316035"/>
      <w:bookmarkStart w:id="753" w:name="_Toc167316459"/>
      <w:bookmarkStart w:id="754" w:name="MCCQCTEMPBM_00000032"/>
      <w:bookmarkStart w:id="755" w:name="_Toc167377050"/>
      <w:r w:rsidRPr="00897EE3">
        <w:t>C.2.2</w:t>
      </w:r>
      <w:r w:rsidRPr="00897EE3">
        <w:tab/>
        <w:t>Content type categories and scene definitions</w:t>
      </w:r>
      <w:bookmarkEnd w:id="750"/>
      <w:bookmarkEnd w:id="751"/>
      <w:bookmarkEnd w:id="752"/>
      <w:bookmarkEnd w:id="753"/>
      <w:bookmarkEnd w:id="755"/>
      <w:r w:rsidRPr="00897EE3">
        <w:t xml:space="preserve"> </w:t>
      </w:r>
    </w:p>
    <w:bookmarkEnd w:id="754"/>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r w:rsidRPr="00897EE3">
        <w:lastRenderedPageBreak/>
        <w:t>Table C.2-4: Content type categories and scene definitions</w:t>
      </w:r>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berschrift1"/>
        <w:rPr>
          <w:rStyle w:val="berschrift2Zchn"/>
        </w:rPr>
      </w:pPr>
      <w:bookmarkStart w:id="756" w:name="_Toc167234770"/>
      <w:bookmarkStart w:id="757" w:name="_Toc167314877"/>
      <w:bookmarkStart w:id="758" w:name="_Toc167316036"/>
      <w:bookmarkStart w:id="759" w:name="_Toc167316460"/>
      <w:bookmarkStart w:id="760" w:name="_Toc167377051"/>
      <w:r w:rsidRPr="00897EE3">
        <w:rPr>
          <w:rStyle w:val="berschrift2Zchn"/>
        </w:rPr>
        <w:lastRenderedPageBreak/>
        <w:t>C.3</w:t>
      </w:r>
      <w:r w:rsidR="00C04264">
        <w:rPr>
          <w:rStyle w:val="berschrift2Zchn"/>
        </w:rPr>
        <w:tab/>
      </w:r>
      <w:r w:rsidRPr="00897EE3">
        <w:rPr>
          <w:rStyle w:val="berschrift2Zchn"/>
        </w:rPr>
        <w:t>Experiment P800-3: Stereo Mixed and Music Test</w:t>
      </w:r>
      <w:bookmarkEnd w:id="756"/>
      <w:bookmarkEnd w:id="757"/>
      <w:bookmarkEnd w:id="758"/>
      <w:bookmarkEnd w:id="759"/>
      <w:bookmarkEnd w:id="760"/>
    </w:p>
    <w:p w14:paraId="41EE1452" w14:textId="54E5E988" w:rsidR="003B5C40" w:rsidRPr="00897EE3" w:rsidRDefault="003B5C40" w:rsidP="00363DF3">
      <w:pPr>
        <w:pStyle w:val="berschrift2"/>
      </w:pPr>
      <w:bookmarkStart w:id="761" w:name="_Toc167234771"/>
      <w:bookmarkStart w:id="762" w:name="_Toc167314878"/>
      <w:bookmarkStart w:id="763" w:name="_Toc167316037"/>
      <w:bookmarkStart w:id="764" w:name="_Toc167316461"/>
      <w:bookmarkStart w:id="765" w:name="MCCQCTEMPBM_00000033"/>
      <w:bookmarkStart w:id="766" w:name="_Toc167377052"/>
      <w:r w:rsidRPr="00897EE3">
        <w:t>C.3.1</w:t>
      </w:r>
      <w:r w:rsidR="00C04264">
        <w:tab/>
      </w:r>
      <w:r w:rsidRPr="00897EE3">
        <w:t>Experiment setup</w:t>
      </w:r>
      <w:bookmarkEnd w:id="761"/>
      <w:bookmarkEnd w:id="762"/>
      <w:bookmarkEnd w:id="763"/>
      <w:bookmarkEnd w:id="764"/>
      <w:bookmarkEnd w:id="766"/>
    </w:p>
    <w:bookmarkEnd w:id="765"/>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767"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767"/>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768"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768"/>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r w:rsidRPr="00897EE3">
        <w:rPr>
          <w:lang w:eastAsia="ja-JP"/>
        </w:rPr>
        <w:lastRenderedPageBreak/>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berschrift1"/>
      </w:pPr>
      <w:bookmarkStart w:id="769" w:name="_Toc167234772"/>
      <w:bookmarkStart w:id="770" w:name="_Toc167314879"/>
      <w:bookmarkStart w:id="771" w:name="_Toc167316038"/>
      <w:bookmarkStart w:id="772" w:name="_Toc167316462"/>
      <w:bookmarkStart w:id="773" w:name="_Toc167377053"/>
      <w:r w:rsidRPr="00897EE3">
        <w:lastRenderedPageBreak/>
        <w:t>C.4</w:t>
      </w:r>
      <w:r w:rsidRPr="00897EE3">
        <w:tab/>
      </w:r>
      <w:r w:rsidRPr="00897EE3">
        <w:rPr>
          <w:rStyle w:val="berschrift2Zchn"/>
        </w:rPr>
        <w:t>Experiment</w:t>
      </w:r>
      <w:r w:rsidRPr="00897EE3">
        <w:t xml:space="preserve"> P800-4: FOA Clean Speech Test</w:t>
      </w:r>
      <w:bookmarkEnd w:id="769"/>
      <w:bookmarkEnd w:id="770"/>
      <w:bookmarkEnd w:id="771"/>
      <w:bookmarkEnd w:id="772"/>
      <w:bookmarkEnd w:id="773"/>
    </w:p>
    <w:p w14:paraId="12883F4C" w14:textId="77777777" w:rsidR="003B5C40" w:rsidRPr="00897EE3" w:rsidRDefault="003B5C40" w:rsidP="00363DF3">
      <w:pPr>
        <w:pStyle w:val="berschrift2"/>
      </w:pPr>
      <w:bookmarkStart w:id="774" w:name="_Toc167234773"/>
      <w:bookmarkStart w:id="775" w:name="_Toc167314880"/>
      <w:bookmarkStart w:id="776" w:name="_Toc167316039"/>
      <w:bookmarkStart w:id="777" w:name="_Toc167316463"/>
      <w:bookmarkStart w:id="778" w:name="MCCQCTEMPBM_00000034"/>
      <w:bookmarkStart w:id="779" w:name="_Toc167377054"/>
      <w:r w:rsidRPr="00897EE3">
        <w:t>C.4.1</w:t>
      </w:r>
      <w:r w:rsidRPr="00897EE3">
        <w:tab/>
        <w:t>Experiment setup</w:t>
      </w:r>
      <w:bookmarkEnd w:id="774"/>
      <w:bookmarkEnd w:id="775"/>
      <w:bookmarkEnd w:id="776"/>
      <w:bookmarkEnd w:id="777"/>
      <w:bookmarkEnd w:id="779"/>
    </w:p>
    <w:bookmarkEnd w:id="778"/>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780"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780"/>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781"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781"/>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berschrift2"/>
      </w:pPr>
      <w:bookmarkStart w:id="782" w:name="_Toc167234774"/>
      <w:bookmarkStart w:id="783" w:name="_Toc167314881"/>
      <w:bookmarkStart w:id="784" w:name="_Toc167316040"/>
      <w:bookmarkStart w:id="785" w:name="_Toc167316464"/>
      <w:bookmarkStart w:id="786" w:name="MCCQCTEMPBM_00000035"/>
      <w:bookmarkStart w:id="787" w:name="_Toc167377055"/>
      <w:r w:rsidRPr="00897EE3">
        <w:t>C.4.2</w:t>
      </w:r>
      <w:r w:rsidRPr="00897EE3">
        <w:tab/>
        <w:t>Content type categories and scene definitions</w:t>
      </w:r>
      <w:bookmarkEnd w:id="782"/>
      <w:bookmarkEnd w:id="783"/>
      <w:bookmarkEnd w:id="784"/>
      <w:bookmarkEnd w:id="785"/>
      <w:bookmarkEnd w:id="787"/>
      <w:r w:rsidRPr="00897EE3">
        <w:t xml:space="preserve"> </w:t>
      </w:r>
    </w:p>
    <w:bookmarkEnd w:id="786"/>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r w:rsidRPr="00897EE3">
        <w:lastRenderedPageBreak/>
        <w:t xml:space="preserve">Table C.4-4: Content type categories and scene definitions </w:t>
      </w:r>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berschrift1"/>
      </w:pPr>
      <w:bookmarkStart w:id="788" w:name="_Toc167234775"/>
      <w:bookmarkStart w:id="789" w:name="_Toc167314882"/>
      <w:bookmarkStart w:id="790" w:name="_Toc167316041"/>
      <w:bookmarkStart w:id="791" w:name="_Toc167316465"/>
      <w:bookmarkStart w:id="792" w:name="_Toc167377056"/>
      <w:r w:rsidRPr="00897EE3">
        <w:lastRenderedPageBreak/>
        <w:t>C.5</w:t>
      </w:r>
      <w:r w:rsidRPr="00897EE3">
        <w:tab/>
        <w:t>Experiment P800-5: FOA Speech+background Test</w:t>
      </w:r>
      <w:bookmarkEnd w:id="788"/>
      <w:bookmarkEnd w:id="789"/>
      <w:bookmarkEnd w:id="790"/>
      <w:bookmarkEnd w:id="791"/>
      <w:bookmarkEnd w:id="792"/>
    </w:p>
    <w:p w14:paraId="6B499044" w14:textId="77777777" w:rsidR="003B5C40" w:rsidRPr="00897EE3" w:rsidRDefault="003B5C40" w:rsidP="00363DF3">
      <w:pPr>
        <w:pStyle w:val="berschrift2"/>
      </w:pPr>
      <w:bookmarkStart w:id="793" w:name="_Toc167234776"/>
      <w:bookmarkStart w:id="794" w:name="_Toc167314883"/>
      <w:bookmarkStart w:id="795" w:name="_Toc167316042"/>
      <w:bookmarkStart w:id="796" w:name="_Toc167316466"/>
      <w:bookmarkStart w:id="797" w:name="MCCQCTEMPBM_00000036"/>
      <w:bookmarkStart w:id="798" w:name="_Toc167377057"/>
      <w:r w:rsidRPr="00897EE3">
        <w:t>C.5.1</w:t>
      </w:r>
      <w:r w:rsidRPr="00897EE3">
        <w:tab/>
        <w:t>Experiment setup</w:t>
      </w:r>
      <w:bookmarkEnd w:id="793"/>
      <w:bookmarkEnd w:id="794"/>
      <w:bookmarkEnd w:id="795"/>
      <w:bookmarkEnd w:id="796"/>
      <w:bookmarkEnd w:id="798"/>
    </w:p>
    <w:bookmarkEnd w:id="79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799"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799"/>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800"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800"/>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Beschriftung"/>
        <w:ind w:left="2160"/>
        <w:rPr>
          <w:lang w:eastAsia="ja-JP"/>
        </w:rPr>
      </w:pPr>
    </w:p>
    <w:p w14:paraId="5C4898D5" w14:textId="77777777" w:rsidR="003B5C40" w:rsidRPr="00897EE3" w:rsidRDefault="003B5C40" w:rsidP="003B5C40">
      <w:pPr>
        <w:pStyle w:val="TH"/>
        <w:rPr>
          <w:lang w:eastAsia="ja-JP"/>
        </w:rPr>
      </w:pPr>
      <w:r w:rsidRPr="00897EE3">
        <w:rPr>
          <w:lang w:eastAsia="ja-JP"/>
        </w:rPr>
        <w:lastRenderedPageBreak/>
        <w:t>Table</w:t>
      </w:r>
      <w:r w:rsidRPr="00897EE3">
        <w:rPr>
          <w:rFonts w:hint="eastAsia"/>
          <w:lang w:eastAsia="ja-JP"/>
        </w:rPr>
        <w:t xml:space="preserve"> </w:t>
      </w:r>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801"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801"/>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berschrift2"/>
      </w:pPr>
      <w:bookmarkStart w:id="802" w:name="_Toc167234777"/>
      <w:bookmarkStart w:id="803" w:name="_Toc167314884"/>
      <w:bookmarkStart w:id="804" w:name="_Toc167316043"/>
      <w:bookmarkStart w:id="805" w:name="_Toc167316467"/>
      <w:bookmarkStart w:id="806" w:name="MCCQCTEMPBM_00000037"/>
      <w:bookmarkStart w:id="807" w:name="_Toc167377058"/>
      <w:r w:rsidRPr="00897EE3">
        <w:t>C.5.2</w:t>
      </w:r>
      <w:r w:rsidRPr="00897EE3">
        <w:tab/>
        <w:t>Content type categories and scene definitions</w:t>
      </w:r>
      <w:bookmarkEnd w:id="802"/>
      <w:bookmarkEnd w:id="803"/>
      <w:bookmarkEnd w:id="804"/>
      <w:bookmarkEnd w:id="805"/>
      <w:bookmarkEnd w:id="807"/>
      <w:r w:rsidRPr="00897EE3">
        <w:t xml:space="preserve"> </w:t>
      </w:r>
    </w:p>
    <w:bookmarkEnd w:id="806"/>
    <w:p w14:paraId="570F1053" w14:textId="77777777" w:rsidR="003B5C40" w:rsidRPr="00897EE3" w:rsidRDefault="003B5C40" w:rsidP="003B5C40">
      <w:pPr>
        <w:pStyle w:val="TH"/>
      </w:pPr>
      <w:r w:rsidRPr="00897EE3">
        <w:t>Table C.5-4: Content type categories and scene definitions</w:t>
      </w:r>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berschrift1"/>
      </w:pPr>
      <w:bookmarkStart w:id="808" w:name="_Toc167234778"/>
      <w:bookmarkStart w:id="809" w:name="_Toc167314885"/>
      <w:bookmarkStart w:id="810" w:name="_Toc167316044"/>
      <w:bookmarkStart w:id="811" w:name="_Toc167316468"/>
      <w:bookmarkStart w:id="812" w:name="_Toc167377059"/>
      <w:r w:rsidRPr="00897EE3">
        <w:lastRenderedPageBreak/>
        <w:t>C.6</w:t>
      </w:r>
      <w:r w:rsidRPr="00897EE3">
        <w:tab/>
        <w:t>Experiment P800-6</w:t>
      </w:r>
      <w:r w:rsidRPr="00897EE3">
        <w:rPr>
          <w:rFonts w:hint="eastAsia"/>
        </w:rPr>
        <w:t xml:space="preserve">: </w:t>
      </w:r>
      <w:r w:rsidRPr="00897EE3">
        <w:t>1-Object Clean Speech Test</w:t>
      </w:r>
      <w:bookmarkEnd w:id="808"/>
      <w:bookmarkEnd w:id="809"/>
      <w:bookmarkEnd w:id="810"/>
      <w:bookmarkEnd w:id="811"/>
      <w:bookmarkEnd w:id="812"/>
    </w:p>
    <w:p w14:paraId="160A7B98" w14:textId="77777777" w:rsidR="003B5C40" w:rsidRPr="00897EE3" w:rsidRDefault="003B5C40" w:rsidP="00363DF3">
      <w:pPr>
        <w:pStyle w:val="berschrift2"/>
      </w:pPr>
      <w:bookmarkStart w:id="813" w:name="_Toc167234779"/>
      <w:bookmarkStart w:id="814" w:name="_Toc167314886"/>
      <w:bookmarkStart w:id="815" w:name="_Toc167316045"/>
      <w:bookmarkStart w:id="816" w:name="_Toc167316469"/>
      <w:bookmarkStart w:id="817" w:name="MCCQCTEMPBM_00000038"/>
      <w:bookmarkStart w:id="818" w:name="_Toc167377060"/>
      <w:r w:rsidRPr="00897EE3">
        <w:t>C.6.1</w:t>
      </w:r>
      <w:r w:rsidRPr="00897EE3">
        <w:tab/>
        <w:t>Experiment setup</w:t>
      </w:r>
      <w:bookmarkEnd w:id="813"/>
      <w:bookmarkEnd w:id="814"/>
      <w:bookmarkEnd w:id="815"/>
      <w:bookmarkEnd w:id="816"/>
      <w:bookmarkEnd w:id="818"/>
    </w:p>
    <w:bookmarkEnd w:id="817"/>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819"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819"/>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820"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820"/>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821"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821"/>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r w:rsidRPr="00897EE3">
        <w:t>Table</w:t>
      </w:r>
      <w:r w:rsidRPr="00897EE3">
        <w:rPr>
          <w:rFonts w:hint="eastAsia"/>
        </w:rPr>
        <w:t xml:space="preserve"> </w:t>
      </w:r>
      <w:r w:rsidRPr="00897EE3">
        <w:t>C.6-2: Preliminaries for Experiment P800-6</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lastRenderedPageBreak/>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lastRenderedPageBreak/>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berschrift2"/>
      </w:pPr>
      <w:bookmarkStart w:id="822" w:name="_Toc167234780"/>
      <w:bookmarkStart w:id="823" w:name="_Toc167314887"/>
      <w:bookmarkStart w:id="824" w:name="_Toc167316046"/>
      <w:bookmarkStart w:id="825" w:name="_Toc167316470"/>
      <w:bookmarkStart w:id="826" w:name="MCCQCTEMPBM_00000039"/>
      <w:bookmarkStart w:id="827" w:name="_Toc167377061"/>
      <w:r w:rsidRPr="00897EE3">
        <w:t>C.6.2</w:t>
      </w:r>
      <w:r w:rsidRPr="00897EE3">
        <w:tab/>
        <w:t>Content type categories and scene definitions</w:t>
      </w:r>
      <w:bookmarkEnd w:id="822"/>
      <w:bookmarkEnd w:id="823"/>
      <w:bookmarkEnd w:id="824"/>
      <w:bookmarkEnd w:id="825"/>
      <w:bookmarkEnd w:id="827"/>
    </w:p>
    <w:bookmarkEnd w:id="826"/>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643F9301" w:rsidR="003B5C40" w:rsidRPr="00897EE3" w:rsidRDefault="003B5C40" w:rsidP="003B5C40">
      <w:pPr>
        <w:pStyle w:val="B1"/>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lastRenderedPageBreak/>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lastRenderedPageBreak/>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lastRenderedPageBreak/>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lastRenderedPageBreak/>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lastRenderedPageBreak/>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lastRenderedPageBreak/>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lastRenderedPageBreak/>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lastRenderedPageBreak/>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lastRenderedPageBreak/>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berschrift1"/>
      </w:pPr>
      <w:bookmarkStart w:id="828" w:name="_Toc167234781"/>
      <w:bookmarkStart w:id="829" w:name="_Toc167314888"/>
      <w:bookmarkStart w:id="830" w:name="_Toc167316047"/>
      <w:bookmarkStart w:id="831" w:name="_Toc167316471"/>
      <w:bookmarkStart w:id="832" w:name="_Toc167377062"/>
      <w:r w:rsidRPr="00897EE3">
        <w:t>C.7</w:t>
      </w:r>
      <w:r w:rsidRPr="00897EE3">
        <w:tab/>
        <w:t>Experiment P800-7</w:t>
      </w:r>
      <w:r w:rsidRPr="00897EE3">
        <w:rPr>
          <w:rFonts w:hint="eastAsia"/>
        </w:rPr>
        <w:t xml:space="preserve">: </w:t>
      </w:r>
      <w:r w:rsidRPr="00897EE3">
        <w:t>2-Objects Clean Speech Test</w:t>
      </w:r>
      <w:bookmarkEnd w:id="828"/>
      <w:bookmarkEnd w:id="829"/>
      <w:bookmarkEnd w:id="830"/>
      <w:bookmarkEnd w:id="831"/>
      <w:bookmarkEnd w:id="832"/>
    </w:p>
    <w:p w14:paraId="2A1F068D" w14:textId="77777777" w:rsidR="003B5C40" w:rsidRPr="00897EE3" w:rsidRDefault="003B5C40" w:rsidP="00363DF3">
      <w:pPr>
        <w:pStyle w:val="berschrift2"/>
      </w:pPr>
      <w:bookmarkStart w:id="833" w:name="_Toc167234782"/>
      <w:bookmarkStart w:id="834" w:name="_Toc167314889"/>
      <w:bookmarkStart w:id="835" w:name="_Toc167316048"/>
      <w:bookmarkStart w:id="836" w:name="_Toc167316472"/>
      <w:bookmarkStart w:id="837" w:name="MCCQCTEMPBM_00000040"/>
      <w:bookmarkStart w:id="838" w:name="_Toc167377063"/>
      <w:r w:rsidRPr="00897EE3">
        <w:t>C.7.1</w:t>
      </w:r>
      <w:r w:rsidRPr="00897EE3">
        <w:tab/>
        <w:t>Experiment setup</w:t>
      </w:r>
      <w:bookmarkEnd w:id="833"/>
      <w:bookmarkEnd w:id="834"/>
      <w:bookmarkEnd w:id="835"/>
      <w:bookmarkEnd w:id="836"/>
      <w:bookmarkEnd w:id="838"/>
    </w:p>
    <w:bookmarkEnd w:id="837"/>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r w:rsidRPr="00897EE3">
        <w:rPr>
          <w:rFonts w:hint="eastAsia"/>
        </w:rPr>
        <w:lastRenderedPageBreak/>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839"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839"/>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840"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840"/>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841"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841"/>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r w:rsidRPr="00897EE3">
        <w:t>Table</w:t>
      </w:r>
      <w:r w:rsidRPr="00897EE3">
        <w:rPr>
          <w:rFonts w:hint="eastAsia"/>
        </w:rPr>
        <w:t xml:space="preserve"> </w:t>
      </w:r>
      <w:r w:rsidRPr="00897EE3">
        <w:t>C.7-2: Preliminaries for Experiment P800-7</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r w:rsidRPr="00897EE3">
        <w:lastRenderedPageBreak/>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lastRenderedPageBreak/>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berschrift2"/>
      </w:pPr>
      <w:bookmarkStart w:id="842" w:name="_Toc167234783"/>
      <w:bookmarkStart w:id="843" w:name="_Toc167314890"/>
      <w:bookmarkStart w:id="844" w:name="_Toc167316049"/>
      <w:bookmarkStart w:id="845" w:name="_Toc167316473"/>
      <w:bookmarkStart w:id="846" w:name="MCCQCTEMPBM_00000041"/>
      <w:bookmarkStart w:id="847" w:name="_Toc167377064"/>
      <w:r w:rsidRPr="00897EE3">
        <w:t>C.7.2</w:t>
      </w:r>
      <w:r w:rsidRPr="00897EE3">
        <w:tab/>
        <w:t>Content type categories and scene definitions</w:t>
      </w:r>
      <w:bookmarkEnd w:id="842"/>
      <w:bookmarkEnd w:id="843"/>
      <w:bookmarkEnd w:id="844"/>
      <w:bookmarkEnd w:id="845"/>
      <w:bookmarkEnd w:id="847"/>
    </w:p>
    <w:bookmarkEnd w:id="846"/>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848"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848"/>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849" w:name="_Toc167234784"/>
      <w:bookmarkStart w:id="850" w:name="_Toc167314891"/>
      <w:bookmarkStart w:id="851" w:name="_Toc167316050"/>
      <w:bookmarkStart w:id="852" w:name="_Toc167316474"/>
      <w:bookmarkStart w:id="853" w:name="_Toc167377065"/>
      <w:r w:rsidRPr="00897EE3">
        <w:t>C.8</w:t>
      </w:r>
      <w:r w:rsidRPr="00897EE3">
        <w:tab/>
        <w:t>Experiment P800-8: MASA Clean Speech Test</w:t>
      </w:r>
      <w:bookmarkEnd w:id="849"/>
      <w:bookmarkEnd w:id="850"/>
      <w:bookmarkEnd w:id="851"/>
      <w:bookmarkEnd w:id="852"/>
      <w:bookmarkEnd w:id="853"/>
    </w:p>
    <w:p w14:paraId="33E0FFF6" w14:textId="77777777" w:rsidR="003B5C40" w:rsidRPr="00897EE3" w:rsidRDefault="003B5C40" w:rsidP="00363DF3">
      <w:pPr>
        <w:pStyle w:val="berschrift2"/>
      </w:pPr>
      <w:bookmarkStart w:id="854" w:name="_Toc167234785"/>
      <w:bookmarkStart w:id="855" w:name="_Toc167314892"/>
      <w:bookmarkStart w:id="856" w:name="_Toc167316051"/>
      <w:bookmarkStart w:id="857" w:name="_Toc167316475"/>
      <w:bookmarkStart w:id="858" w:name="MCCQCTEMPBM_00000042"/>
      <w:bookmarkStart w:id="859" w:name="_Toc167377066"/>
      <w:r w:rsidRPr="00897EE3">
        <w:t>C.8.1</w:t>
      </w:r>
      <w:r w:rsidRPr="00897EE3">
        <w:tab/>
        <w:t>Experiment setup</w:t>
      </w:r>
      <w:bookmarkEnd w:id="854"/>
      <w:bookmarkEnd w:id="855"/>
      <w:bookmarkEnd w:id="856"/>
      <w:bookmarkEnd w:id="857"/>
      <w:bookmarkEnd w:id="859"/>
    </w:p>
    <w:bookmarkEnd w:id="858"/>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lastRenderedPageBreak/>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860"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860"/>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861"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861"/>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berschrift2"/>
      </w:pPr>
      <w:bookmarkStart w:id="862" w:name="_Toc167234786"/>
      <w:bookmarkStart w:id="863" w:name="_Toc167314893"/>
      <w:bookmarkStart w:id="864" w:name="_Toc167316052"/>
      <w:bookmarkStart w:id="865" w:name="_Toc167316476"/>
      <w:bookmarkStart w:id="866" w:name="MCCQCTEMPBM_00000043"/>
      <w:bookmarkStart w:id="867" w:name="_Toc167377067"/>
      <w:r w:rsidRPr="00897EE3">
        <w:lastRenderedPageBreak/>
        <w:t>C.8.2</w:t>
      </w:r>
      <w:r w:rsidRPr="00897EE3">
        <w:tab/>
        <w:t>Content type categories and scene definitions (Exp P800-8: Clean speech)</w:t>
      </w:r>
      <w:bookmarkEnd w:id="862"/>
      <w:bookmarkEnd w:id="863"/>
      <w:bookmarkEnd w:id="864"/>
      <w:bookmarkEnd w:id="865"/>
      <w:bookmarkEnd w:id="867"/>
    </w:p>
    <w:bookmarkEnd w:id="866"/>
    <w:p w14:paraId="428B7038" w14:textId="77777777" w:rsidR="003B5C40" w:rsidRPr="00897EE3" w:rsidRDefault="003B5C40" w:rsidP="003B5C40">
      <w:pPr>
        <w:pStyle w:val="TH"/>
      </w:pPr>
      <w:r w:rsidRPr="00897EE3">
        <w:t>Table C.8-4 Content type categories and scene definitions</w:t>
      </w:r>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berschrift1"/>
      </w:pPr>
      <w:bookmarkStart w:id="868" w:name="_Toc167234787"/>
      <w:bookmarkStart w:id="869" w:name="_Toc167314894"/>
      <w:bookmarkStart w:id="870" w:name="_Toc167316053"/>
      <w:bookmarkStart w:id="871" w:name="_Toc167316477"/>
      <w:bookmarkStart w:id="872" w:name="_Toc167377068"/>
      <w:r w:rsidRPr="00897EE3">
        <w:lastRenderedPageBreak/>
        <w:t>C.9</w:t>
      </w:r>
      <w:r w:rsidRPr="00897EE3">
        <w:tab/>
        <w:t>Experiment P800-9: MASA Speech+Background Test</w:t>
      </w:r>
      <w:bookmarkEnd w:id="868"/>
      <w:bookmarkEnd w:id="869"/>
      <w:bookmarkEnd w:id="870"/>
      <w:bookmarkEnd w:id="871"/>
      <w:bookmarkEnd w:id="872"/>
    </w:p>
    <w:p w14:paraId="091A6F42" w14:textId="77777777" w:rsidR="003B5C40" w:rsidRPr="00897EE3" w:rsidRDefault="003B5C40" w:rsidP="00363DF3">
      <w:pPr>
        <w:pStyle w:val="berschrift2"/>
      </w:pPr>
      <w:bookmarkStart w:id="873" w:name="_Toc167234788"/>
      <w:bookmarkStart w:id="874" w:name="_Toc167314895"/>
      <w:bookmarkStart w:id="875" w:name="_Toc167316054"/>
      <w:bookmarkStart w:id="876" w:name="_Toc167316478"/>
      <w:bookmarkStart w:id="877" w:name="MCCQCTEMPBM_00000044"/>
      <w:bookmarkStart w:id="878" w:name="_Toc167377069"/>
      <w:r w:rsidRPr="00897EE3">
        <w:t>C.9.1</w:t>
      </w:r>
      <w:r w:rsidRPr="00897EE3">
        <w:tab/>
        <w:t>Experiment setup</w:t>
      </w:r>
      <w:bookmarkEnd w:id="873"/>
      <w:bookmarkEnd w:id="874"/>
      <w:bookmarkEnd w:id="875"/>
      <w:bookmarkEnd w:id="876"/>
      <w:bookmarkEnd w:id="878"/>
    </w:p>
    <w:bookmarkEnd w:id="877"/>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879"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879"/>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880"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880"/>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berschrift2"/>
      </w:pPr>
      <w:bookmarkStart w:id="881" w:name="_Toc167234789"/>
      <w:bookmarkStart w:id="882" w:name="_Toc167314896"/>
      <w:bookmarkStart w:id="883" w:name="_Toc167316055"/>
      <w:bookmarkStart w:id="884" w:name="_Toc167316479"/>
      <w:bookmarkStart w:id="885" w:name="MCCQCTEMPBM_00000045"/>
      <w:bookmarkStart w:id="886" w:name="_Toc167377070"/>
      <w:r w:rsidRPr="00897EE3">
        <w:t>C.9.2</w:t>
      </w:r>
      <w:r w:rsidRPr="00897EE3">
        <w:tab/>
        <w:t>Content type categories and scene definitions (Exp P800-9: Speech+Background)</w:t>
      </w:r>
      <w:bookmarkEnd w:id="881"/>
      <w:bookmarkEnd w:id="882"/>
      <w:bookmarkEnd w:id="883"/>
      <w:bookmarkEnd w:id="884"/>
      <w:bookmarkEnd w:id="886"/>
    </w:p>
    <w:bookmarkEnd w:id="885"/>
    <w:p w14:paraId="02C4A99F" w14:textId="77777777" w:rsidR="003B5C40" w:rsidRPr="00897EE3" w:rsidRDefault="003B5C40" w:rsidP="003B5C40">
      <w:pPr>
        <w:pStyle w:val="TH"/>
      </w:pPr>
      <w:r w:rsidRPr="00897EE3">
        <w:t>Table C.9-4: Content type categories and scene definitions</w:t>
      </w:r>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 xml:space="preserve">Talker selection </w:t>
            </w:r>
            <w:r w:rsidRPr="00897EE3">
              <w:rPr>
                <w:rFonts w:cs="Arial"/>
                <w:b/>
                <w:bCs/>
                <w:sz w:val="16"/>
                <w:szCs w:val="16"/>
              </w:rPr>
              <w:lastRenderedPageBreak/>
              <w:t>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berschrift1"/>
      </w:pPr>
      <w:bookmarkStart w:id="887" w:name="_Toc167234790"/>
      <w:bookmarkStart w:id="888" w:name="_Toc167314897"/>
      <w:bookmarkStart w:id="889" w:name="_Toc167316056"/>
      <w:bookmarkStart w:id="890" w:name="_Toc167316480"/>
      <w:bookmarkStart w:id="891" w:name="_Toc167377071"/>
      <w:r w:rsidRPr="00897EE3">
        <w:lastRenderedPageBreak/>
        <w:t>C.10</w:t>
      </w:r>
      <w:r w:rsidRPr="00897EE3">
        <w:tab/>
        <w:t>Experiment BS1534-1a: Stereo</w:t>
      </w:r>
      <w:bookmarkEnd w:id="887"/>
      <w:bookmarkEnd w:id="888"/>
      <w:bookmarkEnd w:id="889"/>
      <w:bookmarkEnd w:id="890"/>
      <w:bookmarkEnd w:id="891"/>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892"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892"/>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893"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893"/>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894"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894"/>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lastRenderedPageBreak/>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berschrift1"/>
      </w:pPr>
      <w:bookmarkStart w:id="895" w:name="_Toc167234791"/>
      <w:bookmarkStart w:id="896" w:name="_Toc167314898"/>
      <w:bookmarkStart w:id="897" w:name="_Toc167316057"/>
      <w:bookmarkStart w:id="898" w:name="_Toc167316481"/>
      <w:bookmarkStart w:id="899" w:name="_Toc167377072"/>
      <w:r w:rsidRPr="00897EE3">
        <w:t>C.11</w:t>
      </w:r>
      <w:r w:rsidRPr="00897EE3">
        <w:tab/>
        <w:t>Experiment BS1534-1b: Stereo</w:t>
      </w:r>
      <w:bookmarkEnd w:id="895"/>
      <w:bookmarkEnd w:id="896"/>
      <w:bookmarkEnd w:id="897"/>
      <w:bookmarkEnd w:id="898"/>
      <w:bookmarkEnd w:id="899"/>
    </w:p>
    <w:p w14:paraId="49B03A0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900"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900"/>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901"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901"/>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902"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902"/>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r w:rsidRPr="00897EE3">
        <w:rPr>
          <w:lang w:eastAsia="ja-JP"/>
        </w:rPr>
        <w:lastRenderedPageBreak/>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berschrift1"/>
        <w:rPr>
          <w:lang w:val="it-IT"/>
        </w:rPr>
      </w:pPr>
      <w:bookmarkStart w:id="903" w:name="_Toc167234792"/>
      <w:bookmarkStart w:id="904" w:name="_Toc167314899"/>
      <w:bookmarkStart w:id="905" w:name="_Toc167316058"/>
      <w:bookmarkStart w:id="906" w:name="_Toc167316482"/>
      <w:bookmarkStart w:id="907" w:name="_Toc167377073"/>
      <w:r w:rsidRPr="00897EE3">
        <w:rPr>
          <w:lang w:val="it-IT"/>
        </w:rPr>
        <w:t>C.12</w:t>
      </w:r>
      <w:r w:rsidRPr="00897EE3">
        <w:rPr>
          <w:lang w:val="it-IT"/>
        </w:rPr>
        <w:tab/>
        <w:t>Experiment BS1534-2a: Multi-channel 5.1</w:t>
      </w:r>
      <w:bookmarkEnd w:id="903"/>
      <w:bookmarkEnd w:id="904"/>
      <w:bookmarkEnd w:id="905"/>
      <w:bookmarkEnd w:id="906"/>
      <w:bookmarkEnd w:id="907"/>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908"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908"/>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909"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909"/>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910"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910"/>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lastRenderedPageBreak/>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berschrift1"/>
      </w:pPr>
      <w:bookmarkStart w:id="911" w:name="_Toc167234793"/>
      <w:bookmarkStart w:id="912" w:name="_Toc167314900"/>
      <w:bookmarkStart w:id="913" w:name="_Toc167316059"/>
      <w:bookmarkStart w:id="914" w:name="_Toc167316483"/>
      <w:bookmarkStart w:id="915" w:name="_Toc167377074"/>
      <w:r w:rsidRPr="00897EE3">
        <w:lastRenderedPageBreak/>
        <w:t>C.13</w:t>
      </w:r>
      <w:r w:rsidRPr="00897EE3">
        <w:tab/>
        <w:t>Experiment BS1534-2b: Multi-channel 5.1</w:t>
      </w:r>
      <w:bookmarkEnd w:id="911"/>
      <w:bookmarkEnd w:id="912"/>
      <w:bookmarkEnd w:id="913"/>
      <w:bookmarkEnd w:id="914"/>
      <w:bookmarkEnd w:id="915"/>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916"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916"/>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917"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917"/>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918"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918"/>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berschrift1"/>
        <w:rPr>
          <w:lang w:val="it-IT"/>
        </w:rPr>
      </w:pPr>
      <w:bookmarkStart w:id="919" w:name="_Toc167234794"/>
      <w:bookmarkStart w:id="920" w:name="_Toc167314901"/>
      <w:bookmarkStart w:id="921" w:name="_Toc167316060"/>
      <w:bookmarkStart w:id="922" w:name="_Toc167316484"/>
      <w:bookmarkStart w:id="923" w:name="_Toc167377075"/>
      <w:r w:rsidRPr="00897EE3">
        <w:rPr>
          <w:lang w:val="it-IT"/>
        </w:rPr>
        <w:lastRenderedPageBreak/>
        <w:t>C.14</w:t>
      </w:r>
      <w:r w:rsidRPr="00897EE3">
        <w:rPr>
          <w:lang w:val="it-IT"/>
        </w:rPr>
        <w:tab/>
        <w:t>Experiment BS1534-3a: Multi-channel 7.1+4</w:t>
      </w:r>
      <w:bookmarkEnd w:id="919"/>
      <w:bookmarkEnd w:id="920"/>
      <w:bookmarkEnd w:id="921"/>
      <w:bookmarkEnd w:id="922"/>
      <w:bookmarkEnd w:id="923"/>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924"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924"/>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925"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925"/>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926"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926"/>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berschrift1"/>
      </w:pPr>
      <w:bookmarkStart w:id="927" w:name="_Toc167234795"/>
      <w:bookmarkStart w:id="928" w:name="_Toc167314902"/>
      <w:bookmarkStart w:id="929" w:name="_Toc167316061"/>
      <w:bookmarkStart w:id="930" w:name="_Toc167316485"/>
      <w:bookmarkStart w:id="931" w:name="_Toc167377076"/>
      <w:r w:rsidRPr="00897EE3">
        <w:lastRenderedPageBreak/>
        <w:t>C.15</w:t>
      </w:r>
      <w:r w:rsidRPr="00897EE3">
        <w:tab/>
        <w:t>Experiment BS1534-3b: Multi-channel 7.1+4</w:t>
      </w:r>
      <w:bookmarkEnd w:id="927"/>
      <w:bookmarkEnd w:id="928"/>
      <w:bookmarkEnd w:id="929"/>
      <w:bookmarkEnd w:id="930"/>
      <w:bookmarkEnd w:id="931"/>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932"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932"/>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933"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933"/>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934"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934"/>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berschrift1"/>
      </w:pPr>
      <w:bookmarkStart w:id="935" w:name="_Toc167234796"/>
      <w:bookmarkStart w:id="936" w:name="_Toc167314903"/>
      <w:bookmarkStart w:id="937" w:name="_Toc167316062"/>
      <w:bookmarkStart w:id="938" w:name="_Toc167316486"/>
      <w:bookmarkStart w:id="939" w:name="_Toc167377077"/>
      <w:r w:rsidRPr="00897EE3">
        <w:lastRenderedPageBreak/>
        <w:t>C.16</w:t>
      </w:r>
      <w:r w:rsidRPr="00897EE3">
        <w:tab/>
        <w:t>Experiment BS1534-4a: FOA</w:t>
      </w:r>
      <w:bookmarkEnd w:id="935"/>
      <w:bookmarkEnd w:id="936"/>
      <w:bookmarkEnd w:id="937"/>
      <w:bookmarkEnd w:id="938"/>
      <w:bookmarkEnd w:id="939"/>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940"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940"/>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941"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941"/>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942"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942"/>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berschrift1"/>
      </w:pPr>
      <w:bookmarkStart w:id="943" w:name="_Toc167234797"/>
      <w:bookmarkStart w:id="944" w:name="_Toc167314904"/>
      <w:bookmarkStart w:id="945" w:name="_Toc167316063"/>
      <w:bookmarkStart w:id="946" w:name="_Toc167316487"/>
      <w:bookmarkStart w:id="947" w:name="_Toc167377078"/>
      <w:r w:rsidRPr="00897EE3">
        <w:lastRenderedPageBreak/>
        <w:t>C.17</w:t>
      </w:r>
      <w:r w:rsidRPr="00897EE3">
        <w:tab/>
        <w:t>Experiment BS1534-4b: HOA2</w:t>
      </w:r>
      <w:bookmarkEnd w:id="943"/>
      <w:bookmarkEnd w:id="944"/>
      <w:bookmarkEnd w:id="945"/>
      <w:bookmarkEnd w:id="946"/>
      <w:bookmarkEnd w:id="947"/>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948"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948"/>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949"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949"/>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950"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950"/>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berschrift1"/>
      </w:pPr>
      <w:bookmarkStart w:id="951" w:name="_Toc167234798"/>
      <w:bookmarkStart w:id="952" w:name="_Toc167314905"/>
      <w:bookmarkStart w:id="953" w:name="_Toc167316064"/>
      <w:bookmarkStart w:id="954" w:name="_Toc167316488"/>
      <w:bookmarkStart w:id="955" w:name="_Toc167377079"/>
      <w:r w:rsidRPr="00897EE3">
        <w:lastRenderedPageBreak/>
        <w:t>C.18</w:t>
      </w:r>
      <w:r w:rsidRPr="00897EE3">
        <w:tab/>
        <w:t>Experiment BS1534-5a: HOA3</w:t>
      </w:r>
      <w:bookmarkEnd w:id="951"/>
      <w:bookmarkEnd w:id="952"/>
      <w:bookmarkEnd w:id="953"/>
      <w:bookmarkEnd w:id="954"/>
      <w:bookmarkEnd w:id="955"/>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956"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956"/>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957"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957"/>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958"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958"/>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lastRenderedPageBreak/>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berschrift1"/>
      </w:pPr>
      <w:bookmarkStart w:id="959" w:name="_Toc167234799"/>
      <w:bookmarkStart w:id="960" w:name="_Toc167314906"/>
      <w:bookmarkStart w:id="961" w:name="_Toc167316065"/>
      <w:bookmarkStart w:id="962" w:name="_Toc167316489"/>
      <w:bookmarkStart w:id="963" w:name="_Toc167377080"/>
      <w:r w:rsidRPr="00897EE3">
        <w:t>C.19</w:t>
      </w:r>
      <w:r w:rsidRPr="00897EE3">
        <w:tab/>
        <w:t>Experiment BS1534-5b: HOA3</w:t>
      </w:r>
      <w:bookmarkEnd w:id="959"/>
      <w:bookmarkEnd w:id="960"/>
      <w:bookmarkEnd w:id="961"/>
      <w:bookmarkEnd w:id="962"/>
      <w:bookmarkEnd w:id="963"/>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964"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964"/>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965"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965"/>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966"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966"/>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berschrift1"/>
      </w:pPr>
      <w:bookmarkStart w:id="967" w:name="_Toc167234800"/>
      <w:bookmarkStart w:id="968" w:name="_Toc167314907"/>
      <w:bookmarkStart w:id="969" w:name="_Toc167316066"/>
      <w:bookmarkStart w:id="970" w:name="_Toc167316490"/>
      <w:bookmarkStart w:id="971" w:name="_Toc167377081"/>
      <w:r w:rsidRPr="00897EE3">
        <w:t>C.20</w:t>
      </w:r>
      <w:r w:rsidRPr="00897EE3">
        <w:tab/>
        <w:t>Experiment BS1534-6a: Objects</w:t>
      </w:r>
      <w:bookmarkEnd w:id="967"/>
      <w:bookmarkEnd w:id="968"/>
      <w:bookmarkEnd w:id="969"/>
      <w:bookmarkEnd w:id="970"/>
      <w:bookmarkEnd w:id="971"/>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972"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972"/>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973"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973"/>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974"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974"/>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lastRenderedPageBreak/>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berschrift1"/>
      </w:pPr>
      <w:bookmarkStart w:id="975" w:name="_Toc167234801"/>
      <w:bookmarkStart w:id="976" w:name="_Toc167314908"/>
      <w:bookmarkStart w:id="977" w:name="_Toc167316067"/>
      <w:bookmarkStart w:id="978" w:name="_Toc167316491"/>
      <w:bookmarkStart w:id="979" w:name="_Toc167377082"/>
      <w:r w:rsidRPr="00897EE3">
        <w:t>C.21</w:t>
      </w:r>
      <w:r w:rsidRPr="00897EE3">
        <w:tab/>
        <w:t>Experiment BS1534-6b: Objects</w:t>
      </w:r>
      <w:bookmarkEnd w:id="975"/>
      <w:bookmarkEnd w:id="976"/>
      <w:bookmarkEnd w:id="977"/>
      <w:bookmarkEnd w:id="978"/>
      <w:bookmarkEnd w:id="979"/>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980"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980"/>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981"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981"/>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982"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982"/>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lastRenderedPageBreak/>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berschrift1"/>
      </w:pPr>
      <w:bookmarkStart w:id="983" w:name="_Toc167234802"/>
      <w:bookmarkStart w:id="984" w:name="_Toc167314909"/>
      <w:bookmarkStart w:id="985" w:name="_Toc167316068"/>
      <w:bookmarkStart w:id="986" w:name="_Toc167316492"/>
      <w:bookmarkStart w:id="987" w:name="_Toc167377083"/>
      <w:r w:rsidRPr="00897EE3">
        <w:lastRenderedPageBreak/>
        <w:t>C.22</w:t>
      </w:r>
      <w:r w:rsidRPr="00897EE3">
        <w:tab/>
        <w:t>Experiment BS1534-7a: MASA</w:t>
      </w:r>
      <w:bookmarkEnd w:id="983"/>
      <w:bookmarkEnd w:id="984"/>
      <w:bookmarkEnd w:id="985"/>
      <w:bookmarkEnd w:id="986"/>
      <w:bookmarkEnd w:id="987"/>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988"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988"/>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berschrift1"/>
      </w:pPr>
      <w:bookmarkStart w:id="989" w:name="_Toc167234803"/>
      <w:bookmarkStart w:id="990" w:name="_Toc167314910"/>
      <w:bookmarkStart w:id="991" w:name="_Toc167316069"/>
      <w:bookmarkStart w:id="992" w:name="_Toc167316493"/>
      <w:bookmarkStart w:id="993" w:name="_Toc167377084"/>
      <w:r w:rsidRPr="00897EE3">
        <w:t>C.23</w:t>
      </w:r>
      <w:r w:rsidRPr="00897EE3">
        <w:tab/>
        <w:t>Experiment BS1534-7b: MASA</w:t>
      </w:r>
      <w:bookmarkEnd w:id="989"/>
      <w:bookmarkEnd w:id="990"/>
      <w:bookmarkEnd w:id="991"/>
      <w:bookmarkEnd w:id="992"/>
      <w:bookmarkEnd w:id="993"/>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994"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lastRenderedPageBreak/>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994"/>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995" w:name="_Toc167234804"/>
      <w:r w:rsidRPr="00294926">
        <w:rPr>
          <w:lang w:val="en-US"/>
        </w:rPr>
        <w:br w:type="page"/>
      </w:r>
    </w:p>
    <w:p w14:paraId="10BF0115" w14:textId="247435EF" w:rsidR="00166D10" w:rsidRPr="00294926" w:rsidRDefault="00166D10" w:rsidP="00363DF3">
      <w:pPr>
        <w:pStyle w:val="berschrift8"/>
        <w:rPr>
          <w:lang w:val="en-US"/>
        </w:rPr>
      </w:pPr>
      <w:bookmarkStart w:id="996" w:name="_Toc167314911"/>
      <w:bookmarkStart w:id="997" w:name="_Toc167316070"/>
      <w:bookmarkStart w:id="998" w:name="_Toc167316494"/>
      <w:bookmarkStart w:id="999" w:name="_Toc167377085"/>
      <w:r w:rsidRPr="00294926">
        <w:rPr>
          <w:lang w:val="en-US"/>
        </w:rPr>
        <w:lastRenderedPageBreak/>
        <w:t>Annex D:</w:t>
      </w:r>
      <w:r w:rsidRPr="00294926">
        <w:rPr>
          <w:lang w:val="en-US"/>
        </w:rPr>
        <w:br/>
        <w:t>IVAS Characterization Phase Testplan</w:t>
      </w:r>
      <w:bookmarkEnd w:id="995"/>
      <w:bookmarkEnd w:id="996"/>
      <w:bookmarkEnd w:id="997"/>
      <w:bookmarkEnd w:id="998"/>
      <w:bookmarkEnd w:id="999"/>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berschrift8"/>
        <w:rPr>
          <w:lang w:val="en-US"/>
        </w:rPr>
      </w:pPr>
      <w:bookmarkStart w:id="1000" w:name="_Toc167314912"/>
      <w:bookmarkStart w:id="1001" w:name="_Toc167316071"/>
      <w:bookmarkStart w:id="1002" w:name="_Toc167316495"/>
      <w:bookmarkStart w:id="1003" w:name="_Toc167377086"/>
      <w:r w:rsidRPr="00294926">
        <w:rPr>
          <w:lang w:val="en-US"/>
        </w:rPr>
        <w:lastRenderedPageBreak/>
        <w:t xml:space="preserve">Annex </w:t>
      </w:r>
      <w:r w:rsidR="00D51D5B" w:rsidRPr="00294926">
        <w:rPr>
          <w:lang w:val="en-US"/>
        </w:rPr>
        <w:t>E</w:t>
      </w:r>
      <w:r w:rsidR="001B789A" w:rsidRPr="00294926">
        <w:rPr>
          <w:lang w:val="en-US"/>
        </w:rPr>
        <w:t>:</w:t>
      </w:r>
      <w:r w:rsidRPr="00294926">
        <w:rPr>
          <w:lang w:val="en-US"/>
        </w:rPr>
        <w:t xml:space="preserve"> </w:t>
      </w:r>
      <w:bookmarkStart w:id="1004" w:name="_Toc129708889"/>
      <w:r w:rsidR="001B789A" w:rsidRPr="00294926">
        <w:rPr>
          <w:lang w:val="en-US"/>
        </w:rPr>
        <w:br/>
      </w:r>
      <w:bookmarkStart w:id="1005" w:name="_Toc166841208"/>
      <w:bookmarkEnd w:id="1004"/>
      <w:r w:rsidR="005D1079">
        <w:rPr>
          <w:lang w:val="en-US"/>
        </w:rPr>
        <w:t>Relevant Pe</w:t>
      </w:r>
      <w:r w:rsidR="00923C77" w:rsidRPr="00294926">
        <w:rPr>
          <w:lang w:val="en-US"/>
        </w:rPr>
        <w:t>rmanent Documents</w:t>
      </w:r>
      <w:bookmarkEnd w:id="1000"/>
      <w:bookmarkEnd w:id="1001"/>
      <w:bookmarkEnd w:id="1002"/>
      <w:bookmarkEnd w:id="1003"/>
      <w:bookmarkEnd w:id="1005"/>
    </w:p>
    <w:p w14:paraId="617C63FE" w14:textId="40002A71" w:rsidR="005D1079" w:rsidRPr="00D862DE" w:rsidRDefault="005D1079" w:rsidP="00D862DE">
      <w:pPr>
        <w:pStyle w:val="berschrift1"/>
        <w:rPr>
          <w:rStyle w:val="berschrift2Zchn"/>
          <w:sz w:val="36"/>
        </w:rPr>
      </w:pPr>
      <w:bookmarkStart w:id="1006" w:name="_Toc167377087"/>
      <w:r w:rsidRPr="00D862DE">
        <w:rPr>
          <w:rStyle w:val="berschrift2Zchn"/>
          <w:sz w:val="36"/>
        </w:rPr>
        <w:t>E.1</w:t>
      </w:r>
      <w:r w:rsidRPr="00D862DE">
        <w:rPr>
          <w:rStyle w:val="berschrift2Zchn"/>
          <w:sz w:val="36"/>
        </w:rPr>
        <w:tab/>
        <w:t>Overview</w:t>
      </w:r>
      <w:bookmarkEnd w:id="1006"/>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berschrift1"/>
        <w:pBdr>
          <w:top w:val="none" w:sz="0" w:space="0" w:color="auto"/>
        </w:pBdr>
        <w:rPr>
          <w:rStyle w:val="berschrift2Zchn"/>
          <w:sz w:val="36"/>
        </w:rPr>
      </w:pPr>
      <w:bookmarkStart w:id="1007" w:name="_Toc167377088"/>
      <w:r w:rsidRPr="00D862DE">
        <w:rPr>
          <w:rStyle w:val="berschrift2Zchn"/>
          <w:sz w:val="36"/>
        </w:rPr>
        <w:t>E.</w:t>
      </w:r>
      <w:r>
        <w:rPr>
          <w:rStyle w:val="berschrift2Zchn"/>
          <w:sz w:val="36"/>
        </w:rPr>
        <w:t>2</w:t>
      </w:r>
      <w:r w:rsidRPr="00D862DE">
        <w:rPr>
          <w:rStyle w:val="berschrift2Zchn"/>
          <w:sz w:val="36"/>
        </w:rPr>
        <w:tab/>
        <w:t>IVAS-3: IVAS Performance Requirements</w:t>
      </w:r>
      <w:bookmarkEnd w:id="1007"/>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berschrift1"/>
        <w:pBdr>
          <w:top w:val="none" w:sz="0" w:space="0" w:color="auto"/>
        </w:pBdr>
        <w:rPr>
          <w:rStyle w:val="berschrift2Zchn"/>
          <w:sz w:val="36"/>
          <w:lang w:val="en-US"/>
        </w:rPr>
      </w:pPr>
      <w:bookmarkStart w:id="1008" w:name="_Toc167377089"/>
      <w:r w:rsidRPr="00B27C24">
        <w:rPr>
          <w:rStyle w:val="berschrift2Zchn"/>
          <w:sz w:val="36"/>
          <w:lang w:val="en-US"/>
        </w:rPr>
        <w:t>E.3</w:t>
      </w:r>
      <w:r w:rsidRPr="00B27C24">
        <w:rPr>
          <w:rStyle w:val="berschrift2Zchn"/>
          <w:sz w:val="36"/>
          <w:lang w:val="en-US"/>
        </w:rPr>
        <w:tab/>
        <w:t>IVAS-4: IVAS Design Constraints</w:t>
      </w:r>
      <w:bookmarkEnd w:id="1008"/>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berschrift1"/>
        <w:pBdr>
          <w:top w:val="none" w:sz="0" w:space="0" w:color="auto"/>
        </w:pBdr>
        <w:rPr>
          <w:rStyle w:val="berschrift2Zchn"/>
          <w:sz w:val="36"/>
          <w:lang w:val="en-US"/>
        </w:rPr>
      </w:pPr>
      <w:bookmarkStart w:id="1009" w:name="_Toc167377090"/>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1009"/>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berschrift1"/>
        <w:pBdr>
          <w:top w:val="none" w:sz="0" w:space="0" w:color="auto"/>
        </w:pBdr>
        <w:rPr>
          <w:rStyle w:val="berschrift2Zchn"/>
          <w:sz w:val="36"/>
          <w:lang w:val="en-US"/>
        </w:rPr>
      </w:pPr>
      <w:bookmarkStart w:id="1010" w:name="_Toc167377091"/>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1010"/>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berschrift1"/>
        <w:pBdr>
          <w:top w:val="none" w:sz="0" w:space="0" w:color="auto"/>
        </w:pBdr>
        <w:rPr>
          <w:rStyle w:val="berschrift2Zchn"/>
          <w:sz w:val="36"/>
          <w:lang w:val="en-US"/>
        </w:rPr>
      </w:pPr>
      <w:bookmarkStart w:id="1011" w:name="_Toc167377092"/>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1011"/>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berschrift1"/>
        <w:pBdr>
          <w:top w:val="none" w:sz="0" w:space="0" w:color="auto"/>
        </w:pBdr>
        <w:rPr>
          <w:rStyle w:val="berschrift2Zchn"/>
          <w:sz w:val="36"/>
          <w:lang w:val="en-US"/>
        </w:rPr>
      </w:pPr>
      <w:bookmarkStart w:id="1012" w:name="_Toc167377093"/>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1012"/>
    </w:p>
    <w:p w14:paraId="7BBB04E1" w14:textId="194E6DED" w:rsidR="00D862DE" w:rsidRPr="00BB2D06" w:rsidRDefault="00BB2D06" w:rsidP="00BB2D06">
      <w:pPr>
        <w:pStyle w:val="NO"/>
      </w:pPr>
      <w:r w:rsidRPr="00BB2D06">
        <w:t>Note: This is to be added.</w:t>
      </w:r>
    </w:p>
    <w:p w14:paraId="000C2D95" w14:textId="1F3C1A6D" w:rsidR="00BB2D06" w:rsidRPr="00B27C24" w:rsidRDefault="00BB2D06" w:rsidP="00BB2D06">
      <w:pPr>
        <w:pStyle w:val="berschrift1"/>
        <w:pBdr>
          <w:top w:val="none" w:sz="0" w:space="0" w:color="auto"/>
        </w:pBdr>
        <w:rPr>
          <w:rStyle w:val="berschrift2Zchn"/>
          <w:sz w:val="36"/>
          <w:lang w:val="en-US"/>
        </w:rPr>
      </w:pPr>
      <w:bookmarkStart w:id="1013" w:name="_Toc167377094"/>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1013"/>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berschrift1"/>
        <w:pBdr>
          <w:top w:val="none" w:sz="0" w:space="0" w:color="auto"/>
        </w:pBdr>
        <w:rPr>
          <w:rStyle w:val="berschrift2Zchn"/>
          <w:sz w:val="36"/>
          <w:lang w:val="en-US"/>
        </w:rPr>
      </w:pPr>
      <w:bookmarkStart w:id="1014" w:name="_Toc167377095"/>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1014"/>
    </w:p>
    <w:p w14:paraId="4852F7E3" w14:textId="77777777" w:rsidR="00BB2D06" w:rsidRPr="00BB2D06" w:rsidRDefault="00BB2D06" w:rsidP="00BB2D06">
      <w:pPr>
        <w:pStyle w:val="NO"/>
      </w:pPr>
      <w:r w:rsidRPr="00BB2D06">
        <w:t>Note: This is to be added.</w:t>
      </w:r>
    </w:p>
    <w:p w14:paraId="0D77A3A5" w14:textId="583E91DE" w:rsidR="00505F13" w:rsidRPr="00B27C24" w:rsidRDefault="00505F13" w:rsidP="00505F13">
      <w:pPr>
        <w:pStyle w:val="berschrift1"/>
        <w:pBdr>
          <w:top w:val="none" w:sz="0" w:space="0" w:color="auto"/>
        </w:pBdr>
        <w:rPr>
          <w:rStyle w:val="berschrift2Zchn"/>
          <w:sz w:val="36"/>
          <w:lang w:val="en-US"/>
        </w:rPr>
      </w:pPr>
      <w:bookmarkStart w:id="1015" w:name="_Toc167377096"/>
      <w:r w:rsidRPr="00B27C24">
        <w:rPr>
          <w:rStyle w:val="berschrift2Zchn"/>
          <w:sz w:val="36"/>
          <w:lang w:val="en-US"/>
        </w:rPr>
        <w:lastRenderedPageBreak/>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1015"/>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berschrift8"/>
      </w:pPr>
      <w:bookmarkStart w:id="1016" w:name="_Toc167314913"/>
      <w:bookmarkStart w:id="1017" w:name="_Toc167316072"/>
      <w:bookmarkStart w:id="1018" w:name="_Toc167316496"/>
      <w:bookmarkStart w:id="1019" w:name="_Toc167377097"/>
      <w:r w:rsidRPr="00897EE3">
        <w:lastRenderedPageBreak/>
        <w:t xml:space="preserve">Annex </w:t>
      </w:r>
      <w:r w:rsidR="00D51D5B" w:rsidRPr="00897EE3">
        <w:t>F</w:t>
      </w:r>
      <w:bookmarkStart w:id="1020" w:name="_Toc129708890"/>
      <w:bookmarkStart w:id="1021" w:name="_Toc166841209"/>
      <w:r w:rsidR="002675F0" w:rsidRPr="00897EE3">
        <w:t>:</w:t>
      </w:r>
      <w:r w:rsidR="002675F0" w:rsidRPr="00897EE3">
        <w:br/>
      </w:r>
      <w:bookmarkEnd w:id="1016"/>
      <w:bookmarkEnd w:id="1017"/>
      <w:bookmarkEnd w:id="1018"/>
      <w:bookmarkEnd w:id="1020"/>
      <w:bookmarkEnd w:id="1021"/>
      <w:r w:rsidR="005D1079">
        <w:t>Subjective Test Raw Data and Analyses</w:t>
      </w:r>
      <w:bookmarkEnd w:id="1019"/>
    </w:p>
    <w:p w14:paraId="094883A6" w14:textId="2C3DBD6B" w:rsidR="005D1079" w:rsidRPr="005D1079" w:rsidRDefault="005D1079" w:rsidP="00D862DE">
      <w:pPr>
        <w:pStyle w:val="berschrift1"/>
      </w:pPr>
      <w:bookmarkStart w:id="1022" w:name="_Toc167377098"/>
      <w:r>
        <w:t>F.1</w:t>
      </w:r>
      <w:r>
        <w:tab/>
      </w:r>
      <w:r w:rsidRPr="00897EE3">
        <w:t>IVAS Selection Phase</w:t>
      </w:r>
      <w:r>
        <w:t xml:space="preserve">: </w:t>
      </w:r>
      <w:r w:rsidRPr="00897EE3">
        <w:t>Global Analysis Laboratory report</w:t>
      </w:r>
      <w:bookmarkEnd w:id="1022"/>
    </w:p>
    <w:p w14:paraId="640B7E29" w14:textId="1F8967D7" w:rsidR="00D862DE" w:rsidRDefault="00D862DE" w:rsidP="00D862DE">
      <w:bookmarkStart w:id="1023" w:name="MCCQCTEMPBM_00000046"/>
      <w:r>
        <w:t>The Global Analysis Laboratory (GAL) report including raw subjective tests data can be found in the electronic attachment to Annex F.1.</w:t>
      </w:r>
    </w:p>
    <w:p w14:paraId="068BF341" w14:textId="77ADDD30" w:rsidR="00E76CA4" w:rsidRPr="00897EE3" w:rsidRDefault="002675F0" w:rsidP="00D862DE">
      <w:r w:rsidRPr="00897EE3">
        <w:br w:type="page"/>
      </w:r>
      <w:bookmarkStart w:id="1024" w:name="_Toc129708892"/>
    </w:p>
    <w:p w14:paraId="5CA5E6C2" w14:textId="74435E9F" w:rsidR="00080512" w:rsidRPr="00897EE3" w:rsidRDefault="001E1BBB" w:rsidP="00363DF3">
      <w:pPr>
        <w:pStyle w:val="berschrift8"/>
      </w:pPr>
      <w:bookmarkStart w:id="1025" w:name="_Toc167314914"/>
      <w:bookmarkStart w:id="1026" w:name="_Toc167316073"/>
      <w:bookmarkStart w:id="1027" w:name="_Toc167316497"/>
      <w:bookmarkStart w:id="1028" w:name="_Toc167377099"/>
      <w:bookmarkEnd w:id="1023"/>
      <w:r w:rsidRPr="00897EE3">
        <w:lastRenderedPageBreak/>
        <w:t xml:space="preserve">Annex </w:t>
      </w:r>
      <w:r w:rsidR="00363DF3">
        <w:t>G</w:t>
      </w:r>
      <w:bookmarkStart w:id="1029" w:name="_Toc166841210"/>
      <w:r w:rsidR="00363DF3">
        <w:t xml:space="preserve"> </w:t>
      </w:r>
      <w:r w:rsidR="00080512" w:rsidRPr="00897EE3">
        <w:t>(informative):</w:t>
      </w:r>
      <w:r w:rsidR="00080512" w:rsidRPr="00897EE3">
        <w:br/>
        <w:t>Change history</w:t>
      </w:r>
      <w:bookmarkEnd w:id="1024"/>
      <w:bookmarkEnd w:id="1025"/>
      <w:bookmarkEnd w:id="1026"/>
      <w:bookmarkEnd w:id="1027"/>
      <w:bookmarkEnd w:id="1028"/>
      <w:bookmarkEnd w:id="1029"/>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030" w:name="historyclause"/>
            <w:bookmarkEnd w:id="1030"/>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3DED495" w:rsidR="003C3971" w:rsidRPr="00897EE3" w:rsidRDefault="00D3583E" w:rsidP="00315B85">
            <w:pPr>
              <w:pStyle w:val="TAC"/>
              <w:rPr>
                <w:sz w:val="16"/>
                <w:szCs w:val="16"/>
              </w:rPr>
            </w:pPr>
            <w:r w:rsidRPr="00897EE3">
              <w:rPr>
                <w:sz w:val="16"/>
                <w:szCs w:val="16"/>
              </w:rPr>
              <w:t>v</w:t>
            </w:r>
            <w:r w:rsidR="00E76CA4"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4312EDD5" w:rsidR="00005315" w:rsidRPr="00897EE3" w:rsidRDefault="00005315" w:rsidP="00315B85">
            <w:pPr>
              <w:pStyle w:val="TAC"/>
              <w:rPr>
                <w:sz w:val="16"/>
                <w:szCs w:val="16"/>
              </w:rPr>
            </w:pPr>
            <w:r w:rsidRPr="00897EE3">
              <w:rPr>
                <w:sz w:val="16"/>
                <w:szCs w:val="16"/>
              </w:rPr>
              <w:t>v0.1.0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672C3604" w:rsidR="00C268EC" w:rsidRPr="00897EE3" w:rsidRDefault="00A0688F" w:rsidP="00315B85">
            <w:pPr>
              <w:pStyle w:val="TAC"/>
              <w:rPr>
                <w:sz w:val="16"/>
                <w:szCs w:val="16"/>
              </w:rPr>
            </w:pPr>
            <w:r>
              <w:rPr>
                <w:sz w:val="16"/>
                <w:szCs w:val="16"/>
              </w:rPr>
              <w:t>V0</w:t>
            </w:r>
            <w:r w:rsidR="00DB293E" w:rsidRPr="00897EE3">
              <w:rPr>
                <w:sz w:val="16"/>
                <w:szCs w:val="16"/>
              </w:rPr>
              <w:t>.1.1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51A433FC" w:rsidR="00D22237" w:rsidRPr="00897EE3" w:rsidRDefault="00A0688F" w:rsidP="00315B85">
            <w:pPr>
              <w:pStyle w:val="TAC"/>
              <w:rPr>
                <w:sz w:val="16"/>
                <w:szCs w:val="16"/>
              </w:rPr>
            </w:pPr>
            <w:r>
              <w:rPr>
                <w:sz w:val="16"/>
                <w:szCs w:val="16"/>
              </w:rPr>
              <w:t>v</w:t>
            </w:r>
            <w:r w:rsidR="00911C6C">
              <w:rPr>
                <w:sz w:val="16"/>
                <w:szCs w:val="16"/>
              </w:rPr>
              <w:t>0</w:t>
            </w:r>
            <w:r w:rsidR="00D22237">
              <w:rPr>
                <w:sz w:val="16"/>
                <w:szCs w:val="16"/>
              </w:rPr>
              <w:t>.2.0</w:t>
            </w:r>
          </w:p>
        </w:tc>
      </w:tr>
      <w:tr w:rsidR="009119AF" w:rsidRPr="007E18C1" w14:paraId="3819CE31" w14:textId="77777777" w:rsidTr="00315B85">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65F03DC0" w:rsidR="009119AF" w:rsidRDefault="00A0688F" w:rsidP="00315B85">
            <w:pPr>
              <w:pStyle w:val="TAC"/>
              <w:rPr>
                <w:sz w:val="16"/>
                <w:szCs w:val="16"/>
              </w:rPr>
            </w:pPr>
            <w:r>
              <w:rPr>
                <w:sz w:val="16"/>
                <w:szCs w:val="16"/>
              </w:rPr>
              <w:t>v</w:t>
            </w:r>
            <w:r w:rsidR="009119AF">
              <w:rPr>
                <w:sz w:val="16"/>
                <w:szCs w:val="16"/>
              </w:rPr>
              <w:t>0.3.0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lastRenderedPageBreak/>
        <w:t xml:space="preserve"> </w:t>
      </w:r>
    </w:p>
    <w:sectPr w:rsidR="00080512" w:rsidRPr="007E18C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71BAE" w14:textId="77777777" w:rsidR="00783FA5" w:rsidRDefault="00783FA5">
      <w:r>
        <w:separator/>
      </w:r>
    </w:p>
  </w:endnote>
  <w:endnote w:type="continuationSeparator" w:id="0">
    <w:p w14:paraId="6DC218BA" w14:textId="77777777" w:rsidR="00783FA5" w:rsidRDefault="00783FA5">
      <w:r>
        <w:continuationSeparator/>
      </w:r>
    </w:p>
  </w:endnote>
  <w:endnote w:type="continuationNotice" w:id="1">
    <w:p w14:paraId="676064F5" w14:textId="77777777" w:rsidR="00783FA5" w:rsidRDefault="00783F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6B24F" w14:textId="77777777" w:rsidR="00783FA5" w:rsidRDefault="00783FA5">
      <w:r>
        <w:separator/>
      </w:r>
    </w:p>
  </w:footnote>
  <w:footnote w:type="continuationSeparator" w:id="0">
    <w:p w14:paraId="32100966" w14:textId="77777777" w:rsidR="00783FA5" w:rsidRDefault="00783FA5">
      <w:r>
        <w:continuationSeparator/>
      </w:r>
    </w:p>
  </w:footnote>
  <w:footnote w:type="continuationNotice" w:id="1">
    <w:p w14:paraId="7DB82D79" w14:textId="77777777" w:rsidR="00783FA5" w:rsidRDefault="00783F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7ACCD1A"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752A">
      <w:rPr>
        <w:rFonts w:ascii="Arial" w:hAnsi="Arial" w:cs="Arial"/>
        <w:b/>
        <w:noProof/>
        <w:sz w:val="18"/>
        <w:szCs w:val="18"/>
      </w:rPr>
      <w:t>3GPP TR 26.997 V0.3.0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99CA3E"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752A">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5"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9"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0"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3"/>
  </w:num>
  <w:num w:numId="12" w16cid:durableId="1978411578">
    <w:abstractNumId w:val="15"/>
  </w:num>
  <w:num w:numId="13" w16cid:durableId="1491407622">
    <w:abstractNumId w:val="10"/>
  </w:num>
  <w:num w:numId="14" w16cid:durableId="1121150649">
    <w:abstractNumId w:val="19"/>
  </w:num>
  <w:num w:numId="15" w16cid:durableId="1564950958">
    <w:abstractNumId w:val="12"/>
  </w:num>
  <w:num w:numId="16" w16cid:durableId="283930523">
    <w:abstractNumId w:val="16"/>
  </w:num>
  <w:num w:numId="17" w16cid:durableId="1162158911">
    <w:abstractNumId w:val="17"/>
  </w:num>
  <w:num w:numId="18" w16cid:durableId="1215891495">
    <w:abstractNumId w:val="20"/>
  </w:num>
  <w:num w:numId="19" w16cid:durableId="312374096">
    <w:abstractNumId w:val="14"/>
  </w:num>
  <w:num w:numId="20" w16cid:durableId="1035691749">
    <w:abstractNumId w:val="21"/>
  </w:num>
  <w:num w:numId="21" w16cid:durableId="266233336">
    <w:abstractNumId w:val="18"/>
  </w:num>
  <w:num w:numId="22" w16cid:durableId="121419711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3C4A"/>
    <w:rsid w:val="004C42D1"/>
    <w:rsid w:val="004C68E8"/>
    <w:rsid w:val="004C7A7A"/>
    <w:rsid w:val="004D18A1"/>
    <w:rsid w:val="004D1E82"/>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872868"/>
    <w:pPr>
      <w:numPr>
        <w:ilvl w:val="0"/>
      </w:numPr>
      <w:ind w:left="1985" w:hanging="1985"/>
      <w:outlineLvl w:val="5"/>
    </w:pPr>
  </w:style>
  <w:style w:type="paragraph" w:styleId="berschrift7">
    <w:name w:val="heading 7"/>
    <w:basedOn w:val="H6"/>
    <w:next w:val="Standard"/>
    <w:link w:val="berschrift7Zchn"/>
    <w:qFormat/>
    <w:rsid w:val="00872868"/>
    <w:pPr>
      <w:numPr>
        <w:ilvl w:val="0"/>
      </w:numPr>
      <w:ind w:left="1985" w:hanging="1985"/>
      <w:outlineLvl w:val="6"/>
    </w:p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numPr>
        <w:ilvl w:val="5"/>
      </w:numPr>
      <w:ind w:left="1701" w:hanging="1701"/>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uiPriority w:val="99"/>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1"/>
      </w:numPr>
      <w:contextualSpacing/>
    </w:pPr>
  </w:style>
  <w:style w:type="paragraph" w:styleId="Aufzhlungszeichen2">
    <w:name w:val="List Bullet 2"/>
    <w:basedOn w:val="Standard"/>
    <w:rsid w:val="00F34834"/>
    <w:pPr>
      <w:numPr>
        <w:numId w:val="2"/>
      </w:numPr>
      <w:contextualSpacing/>
    </w:pPr>
  </w:style>
  <w:style w:type="paragraph" w:styleId="Aufzhlungszeichen3">
    <w:name w:val="List Bullet 3"/>
    <w:basedOn w:val="Standard"/>
    <w:rsid w:val="00F34834"/>
    <w:pPr>
      <w:numPr>
        <w:numId w:val="3"/>
      </w:numPr>
      <w:contextualSpacing/>
    </w:pPr>
  </w:style>
  <w:style w:type="paragraph" w:styleId="Aufzhlungszeichen4">
    <w:name w:val="List Bullet 4"/>
    <w:basedOn w:val="Standard"/>
    <w:rsid w:val="00F34834"/>
    <w:pPr>
      <w:numPr>
        <w:numId w:val="4"/>
      </w:numPr>
      <w:contextualSpacing/>
    </w:pPr>
  </w:style>
  <w:style w:type="paragraph" w:styleId="Aufzhlungszeichen5">
    <w:name w:val="List Bullet 5"/>
    <w:basedOn w:val="Standard"/>
    <w:rsid w:val="00F34834"/>
    <w:pPr>
      <w:numPr>
        <w:numId w:val="5"/>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6"/>
      </w:numPr>
      <w:contextualSpacing/>
    </w:pPr>
  </w:style>
  <w:style w:type="paragraph" w:styleId="Listennummer2">
    <w:name w:val="List Number 2"/>
    <w:basedOn w:val="Standard"/>
    <w:rsid w:val="00F34834"/>
    <w:pPr>
      <w:numPr>
        <w:numId w:val="7"/>
      </w:numPr>
      <w:contextualSpacing/>
    </w:pPr>
  </w:style>
  <w:style w:type="paragraph" w:styleId="Listennummer3">
    <w:name w:val="List Number 3"/>
    <w:basedOn w:val="Standard"/>
    <w:rsid w:val="00F34834"/>
    <w:pPr>
      <w:numPr>
        <w:numId w:val="8"/>
      </w:numPr>
      <w:contextualSpacing/>
    </w:pPr>
  </w:style>
  <w:style w:type="paragraph" w:styleId="Listennummer4">
    <w:name w:val="List Number 4"/>
    <w:basedOn w:val="Standard"/>
    <w:rsid w:val="00F34834"/>
    <w:pPr>
      <w:numPr>
        <w:numId w:val="9"/>
      </w:numPr>
      <w:contextualSpacing/>
    </w:pPr>
  </w:style>
  <w:style w:type="paragraph" w:styleId="Listennummer5">
    <w:name w:val="List Number 5"/>
    <w:basedOn w:val="Standard"/>
    <w:rsid w:val="00F34834"/>
    <w:pPr>
      <w:numPr>
        <w:numId w:val="10"/>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uiPriority w:val="99"/>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uiPriority w:val="99"/>
    <w:rsid w:val="00F34834"/>
    <w:pPr>
      <w:spacing w:after="0"/>
    </w:pPr>
    <w:rPr>
      <w:rFonts w:ascii="Consolas" w:hAnsi="Consolas"/>
      <w:sz w:val="21"/>
      <w:szCs w:val="21"/>
    </w:rPr>
  </w:style>
  <w:style w:type="character" w:customStyle="1" w:styleId="NurTextZchn">
    <w:name w:val="Nur Text Zchn"/>
    <w:basedOn w:val="Absatz-Standardschriftart"/>
    <w:link w:val="NurText"/>
    <w:uiPriority w:val="99"/>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C54A71"/>
    <w:rPr>
      <w:rFonts w:ascii="Arial" w:hAnsi="Arial"/>
      <w:sz w:val="32"/>
      <w:lang w:eastAsia="en-US"/>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14"/>
      </w:numPr>
    </w:pPr>
  </w:style>
  <w:style w:type="character" w:customStyle="1" w:styleId="AnnexH1Char">
    <w:name w:val="Annex H1 Char"/>
    <w:basedOn w:val="berschrift1Zchn"/>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Standard"/>
    <w:link w:val="h1AnnexChar"/>
    <w:qFormat/>
    <w:rsid w:val="003B5C40"/>
    <w:pPr>
      <w:numPr>
        <w:numId w:val="19"/>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emf"/><Relationship Id="rId107" Type="http://schemas.openxmlformats.org/officeDocument/2006/relationships/theme" Target="theme/theme1.xml"/><Relationship Id="rId11" Type="http://schemas.openxmlformats.org/officeDocument/2006/relationships/image" Target="media/image1.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emf"/><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emf"/><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emf"/><Relationship Id="rId103" Type="http://schemas.openxmlformats.org/officeDocument/2006/relationships/image" Target="media/image9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3.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1</Pages>
  <Words>33995</Words>
  <Characters>214175</Characters>
  <Application>Microsoft Office Word</Application>
  <DocSecurity>0</DocSecurity>
  <Lines>1784</Lines>
  <Paragraphs>495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247675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21</cp:revision>
  <cp:lastPrinted>2024-05-17T10:29:00Z</cp:lastPrinted>
  <dcterms:created xsi:type="dcterms:W3CDTF">2024-05-22T23:03:00Z</dcterms:created>
  <dcterms:modified xsi:type="dcterms:W3CDTF">2024-05-23T15:45:00Z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